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85097" w14:textId="76594A52" w:rsidR="00D02B2E" w:rsidRPr="0047538B" w:rsidRDefault="00D02B2E" w:rsidP="00D02B2E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47538B">
        <w:rPr>
          <w:rFonts w:cs="Arial" w:hint="eastAsia"/>
          <w:b/>
          <w:bCs/>
          <w:sz w:val="24"/>
          <w:lang w:val="en-US"/>
        </w:rPr>
        <w:t>3</w:t>
      </w:r>
      <w:r w:rsidRPr="0047538B">
        <w:rPr>
          <w:rFonts w:cs="Arial"/>
          <w:b/>
          <w:bCs/>
          <w:sz w:val="24"/>
          <w:lang w:val="en-US"/>
        </w:rPr>
        <w:t>GPP TSG-RAN WG3 #125bis</w:t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>R3-24</w:t>
      </w:r>
      <w:r w:rsidR="007D684B">
        <w:rPr>
          <w:rFonts w:cs="Arial" w:hint="eastAsia"/>
          <w:b/>
          <w:bCs/>
          <w:sz w:val="24"/>
          <w:lang w:val="en-US" w:eastAsia="zh-CN"/>
        </w:rPr>
        <w:t>5644</w:t>
      </w:r>
    </w:p>
    <w:p w14:paraId="7628757D" w14:textId="77777777" w:rsidR="00D02B2E" w:rsidRPr="008441DA" w:rsidRDefault="00D02B2E" w:rsidP="00D02B2E">
      <w:pPr>
        <w:jc w:val="both"/>
        <w:rPr>
          <w:rFonts w:ascii="Calibri" w:hAnsi="Calibri" w:cs="Calibri"/>
          <w:lang w:eastAsia="zh-CN"/>
        </w:rPr>
      </w:pPr>
      <w:r w:rsidRPr="0047538B">
        <w:rPr>
          <w:rFonts w:cs="Arial"/>
          <w:b/>
          <w:bCs/>
          <w:sz w:val="24"/>
          <w:lang w:val="en-US"/>
        </w:rPr>
        <w:t>14th – 18th Oct 2024</w:t>
      </w:r>
      <w:r>
        <w:rPr>
          <w:rFonts w:cs="Arial" w:hint="eastAsia"/>
          <w:b/>
          <w:bCs/>
          <w:sz w:val="24"/>
          <w:lang w:val="en-US" w:eastAsia="zh-CN"/>
        </w:rPr>
        <w:t xml:space="preserve">, </w:t>
      </w:r>
      <w:r w:rsidRPr="008441DA">
        <w:rPr>
          <w:rFonts w:cs="Arial"/>
          <w:b/>
          <w:bCs/>
          <w:sz w:val="24"/>
          <w:lang w:val="en-US"/>
        </w:rPr>
        <w:t>Hefei, China</w:t>
      </w:r>
    </w:p>
    <w:p w14:paraId="6FEC161A" w14:textId="03D0EF11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</w:t>
      </w:r>
      <w:r w:rsidR="00F05AA1">
        <w:rPr>
          <w:rFonts w:cs="Arial" w:hint="eastAsia"/>
          <w:b/>
          <w:bCs/>
          <w:sz w:val="24"/>
          <w:lang w:val="en-US" w:eastAsia="zh-CN"/>
        </w:rPr>
        <w:t>6.3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66CCECB0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D706F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Discussion </w:t>
      </w:r>
      <w:r w:rsidR="00631E6B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on </w:t>
      </w:r>
      <w:r w:rsidR="006C6BE1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RAN-CN interface </w:t>
      </w:r>
      <w:r w:rsidR="00631E6B">
        <w:rPr>
          <w:rFonts w:cs="Arial" w:hint="eastAsia"/>
          <w:b/>
          <w:bCs/>
          <w:color w:val="000000"/>
          <w:sz w:val="24"/>
          <w:szCs w:val="24"/>
          <w:lang w:eastAsia="zh-CN"/>
        </w:rPr>
        <w:t>for Ambient IoT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5EA2C402" w14:textId="08B25DAE" w:rsidR="00136C14" w:rsidRPr="00136C14" w:rsidRDefault="00574A66" w:rsidP="00136C14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The</w:t>
      </w:r>
      <w:r w:rsidR="00136C14">
        <w:rPr>
          <w:rFonts w:hint="eastAsia"/>
          <w:lang w:eastAsia="zh-CN"/>
        </w:rPr>
        <w:t xml:space="preserve"> </w:t>
      </w:r>
      <w:r w:rsidR="003E2609">
        <w:rPr>
          <w:rFonts w:hint="eastAsia"/>
          <w:lang w:eastAsia="zh-CN"/>
        </w:rPr>
        <w:t xml:space="preserve">study item on </w:t>
      </w:r>
      <w:r w:rsidR="003E2609" w:rsidRPr="003E2609">
        <w:rPr>
          <w:lang w:eastAsia="zh-CN"/>
        </w:rPr>
        <w:t>solutions for Ambient IoT (Internet of Things) in NR</w:t>
      </w:r>
      <w:r w:rsidR="00421012">
        <w:rPr>
          <w:lang w:eastAsia="zh-CN"/>
        </w:rPr>
        <w:t xml:space="preserve"> </w:t>
      </w:r>
      <w:r w:rsidR="00136C14">
        <w:rPr>
          <w:lang w:eastAsia="zh-CN"/>
        </w:rPr>
        <w:t>w</w:t>
      </w:r>
      <w:r w:rsidR="00406B7B">
        <w:rPr>
          <w:rFonts w:hint="eastAsia"/>
          <w:lang w:eastAsia="zh-CN"/>
        </w:rPr>
        <w:t>as</w:t>
      </w:r>
      <w:r w:rsidR="00421012">
        <w:rPr>
          <w:lang w:eastAsia="zh-CN"/>
        </w:rPr>
        <w:t xml:space="preserve"> </w:t>
      </w:r>
      <w:r w:rsidR="00136C14">
        <w:rPr>
          <w:rFonts w:hint="eastAsia"/>
          <w:lang w:eastAsia="zh-CN"/>
        </w:rPr>
        <w:t>agreed</w:t>
      </w:r>
      <w:r w:rsidR="00421012">
        <w:rPr>
          <w:lang w:eastAsia="zh-CN"/>
        </w:rPr>
        <w:t xml:space="preserve"> in RAN#102 </w:t>
      </w:r>
      <w:r w:rsidR="00136C14">
        <w:rPr>
          <w:lang w:eastAsia="zh-CN"/>
        </w:rPr>
        <w:t>meeting [</w:t>
      </w:r>
      <w:r w:rsidR="00633A92">
        <w:rPr>
          <w:rFonts w:hint="eastAsia"/>
          <w:lang w:eastAsia="zh-CN"/>
        </w:rPr>
        <w:t>1</w:t>
      </w:r>
      <w:r w:rsidR="00542BF2">
        <w:rPr>
          <w:lang w:eastAsia="zh-CN"/>
        </w:rPr>
        <w:t>]</w:t>
      </w:r>
      <w:r w:rsidR="00421012">
        <w:rPr>
          <w:lang w:eastAsia="zh-CN"/>
        </w:rPr>
        <w:t xml:space="preserve">. </w:t>
      </w:r>
      <w:r w:rsidR="005B667C">
        <w:rPr>
          <w:rFonts w:hint="eastAsia"/>
          <w:lang w:eastAsia="zh-CN"/>
        </w:rPr>
        <w:t xml:space="preserve">The </w:t>
      </w:r>
      <w:r w:rsidR="00E312F4" w:rsidRPr="003E2609">
        <w:rPr>
          <w:lang w:eastAsia="zh-CN"/>
        </w:rPr>
        <w:t>Ambient IoT</w:t>
      </w:r>
      <w:r w:rsidR="005B667C">
        <w:rPr>
          <w:rFonts w:hint="eastAsia"/>
          <w:lang w:eastAsia="zh-CN"/>
        </w:rPr>
        <w:t xml:space="preserve"> aims to design</w:t>
      </w:r>
      <w:r w:rsidR="005B667C" w:rsidRPr="00E21A07">
        <w:rPr>
          <w:rFonts w:eastAsia="MS Mincho"/>
        </w:rPr>
        <w:t xml:space="preserve"> ultra-low complexity devices with ultra-low power consumption for the very-low end IoT applications.</w:t>
      </w:r>
      <w:r w:rsidR="00783158">
        <w:rPr>
          <w:rFonts w:hint="eastAsia"/>
          <w:lang w:eastAsia="zh-CN"/>
        </w:rPr>
        <w:t xml:space="preserve"> </w:t>
      </w:r>
      <w:r w:rsidR="00136C14" w:rsidRPr="00136C14">
        <w:rPr>
          <w:lang w:eastAsia="zh-CN"/>
        </w:rPr>
        <w:t xml:space="preserve">The objectives of the </w:t>
      </w:r>
      <w:r w:rsidR="00C25712" w:rsidRPr="003E2609">
        <w:rPr>
          <w:lang w:eastAsia="zh-CN"/>
        </w:rPr>
        <w:t>Ambient IoT</w:t>
      </w:r>
      <w:r w:rsidR="00C25712" w:rsidRPr="00136C14">
        <w:rPr>
          <w:lang w:eastAsia="zh-CN"/>
        </w:rPr>
        <w:t xml:space="preserve"> </w:t>
      </w:r>
      <w:r w:rsidR="00C25712">
        <w:rPr>
          <w:rFonts w:hint="eastAsia"/>
          <w:lang w:eastAsia="zh-CN"/>
        </w:rPr>
        <w:t xml:space="preserve">in RAN3 </w:t>
      </w:r>
      <w:r w:rsidR="00136C14" w:rsidRPr="00136C14">
        <w:rPr>
          <w:lang w:eastAsia="zh-CN"/>
        </w:rPr>
        <w:t>are as follows:</w:t>
      </w:r>
    </w:p>
    <w:p w14:paraId="14171F13" w14:textId="77777777" w:rsidR="004321FB" w:rsidRPr="00E21A07" w:rsidRDefault="004321FB" w:rsidP="00D57A4C">
      <w:pPr>
        <w:numPr>
          <w:ilvl w:val="1"/>
          <w:numId w:val="41"/>
        </w:numPr>
        <w:spacing w:after="120"/>
        <w:ind w:left="357" w:hanging="357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Identify necessary impacts on signaling and procedures for CN-RAN interface, to enable:</w:t>
      </w:r>
    </w:p>
    <w:p w14:paraId="560FE555" w14:textId="660D8E5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Paging</w:t>
      </w:r>
    </w:p>
    <w:p w14:paraId="3ADDC805" w14:textId="7777777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Device context management</w:t>
      </w:r>
    </w:p>
    <w:p w14:paraId="694F2EFF" w14:textId="77777777" w:rsidR="004321FB" w:rsidRDefault="004321FB" w:rsidP="00874328">
      <w:pPr>
        <w:numPr>
          <w:ilvl w:val="4"/>
          <w:numId w:val="42"/>
        </w:numPr>
        <w:spacing w:after="120"/>
        <w:ind w:left="0" w:firstLine="198"/>
        <w:jc w:val="both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>Data transport</w:t>
      </w:r>
    </w:p>
    <w:p w14:paraId="1EE1B428" w14:textId="0A6E087E" w:rsidR="00874328" w:rsidRDefault="00874328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In RAN3#12</w:t>
      </w:r>
      <w:r w:rsidR="00716DD4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meeting, the following</w:t>
      </w:r>
      <w:r w:rsidR="00E045DF">
        <w:rPr>
          <w:rFonts w:hint="eastAsia"/>
          <w:lang w:eastAsia="zh-CN"/>
        </w:rPr>
        <w:t xml:space="preserve"> open issues</w:t>
      </w:r>
      <w:r>
        <w:rPr>
          <w:rFonts w:hint="eastAsia"/>
          <w:lang w:eastAsia="zh-CN"/>
        </w:rPr>
        <w:t xml:space="preserve"> w</w:t>
      </w:r>
      <w:r w:rsidR="003012EC">
        <w:rPr>
          <w:rFonts w:hint="eastAsia"/>
          <w:lang w:eastAsia="zh-CN"/>
        </w:rPr>
        <w:t>ere</w:t>
      </w:r>
      <w:r>
        <w:rPr>
          <w:rFonts w:hint="eastAsia"/>
          <w:lang w:eastAsia="zh-CN"/>
        </w:rPr>
        <w:t xml:space="preserve"> </w:t>
      </w:r>
      <w:r w:rsidR="00E045DF">
        <w:rPr>
          <w:rFonts w:hint="eastAsia"/>
          <w:lang w:eastAsia="zh-CN"/>
        </w:rPr>
        <w:t>made</w:t>
      </w:r>
      <w:r>
        <w:rPr>
          <w:rFonts w:hint="eastAsia"/>
          <w:lang w:eastAsia="zh-CN"/>
        </w:rPr>
        <w:t>:</w:t>
      </w:r>
    </w:p>
    <w:p w14:paraId="3A489155" w14:textId="77777777" w:rsidR="00716DD4" w:rsidRPr="00A823C2" w:rsidRDefault="00716DD4" w:rsidP="00716DD4">
      <w:pPr>
        <w:rPr>
          <w:rFonts w:ascii="Calibri" w:hAnsi="Calibri" w:cs="Calibri"/>
          <w:i/>
          <w:color w:val="FF0000"/>
          <w:sz w:val="16"/>
          <w:szCs w:val="16"/>
        </w:rPr>
      </w:pPr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For Topology2, whether 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AIoT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RAN needs to be revised as 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AIoT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enabled 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gNB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needs to be further checked in next meeting.</w:t>
      </w:r>
    </w:p>
    <w:p w14:paraId="0CFC2F44" w14:textId="77777777" w:rsidR="00716DD4" w:rsidRDefault="00716DD4" w:rsidP="00716DD4">
      <w:pPr>
        <w:pStyle w:val="PropObs"/>
        <w:rPr>
          <w:rFonts w:ascii="Calibri" w:eastAsia="等线" w:hAnsi="Calibri"/>
          <w:bCs w:val="0"/>
          <w:color w:val="FF0000"/>
          <w:kern w:val="2"/>
          <w:sz w:val="18"/>
          <w:szCs w:val="18"/>
        </w:rPr>
      </w:pPr>
      <w:r>
        <w:rPr>
          <w:rFonts w:ascii="Calibri" w:eastAsia="等线" w:hAnsi="Calibri" w:hint="eastAsia"/>
          <w:bCs w:val="0"/>
          <w:color w:val="FF0000"/>
          <w:kern w:val="2"/>
          <w:sz w:val="18"/>
          <w:szCs w:val="18"/>
        </w:rPr>
        <w:t>R</w:t>
      </w:r>
      <w:r>
        <w:rPr>
          <w:rFonts w:ascii="Calibri" w:eastAsia="等线" w:hAnsi="Calibri"/>
          <w:bCs w:val="0"/>
          <w:color w:val="FF0000"/>
          <w:kern w:val="2"/>
          <w:sz w:val="18"/>
          <w:szCs w:val="18"/>
        </w:rPr>
        <w:t>AN3 starts with inventory-only procedure. Discuss the content in Inventory/Command.</w:t>
      </w:r>
    </w:p>
    <w:p w14:paraId="41ADFED2" w14:textId="77777777" w:rsidR="00716DD4" w:rsidRPr="00A823C2" w:rsidRDefault="00716DD4" w:rsidP="00716DD4">
      <w:pPr>
        <w:rPr>
          <w:rFonts w:ascii="Calibri" w:hAnsi="Calibri" w:cs="Calibri"/>
          <w:i/>
          <w:color w:val="FF0000"/>
          <w:sz w:val="16"/>
          <w:szCs w:val="16"/>
        </w:rPr>
      </w:pPr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The 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AIoT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CN to select suitable reader (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AIoT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enabled 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gNB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or 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AIoT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enabled UE reader) for both topology 1 and topology 2?</w:t>
      </w:r>
    </w:p>
    <w:p w14:paraId="34A3C247" w14:textId="77777777" w:rsidR="00716DD4" w:rsidRDefault="00716DD4" w:rsidP="00716DD4">
      <w:pPr>
        <w:spacing w:line="360" w:lineRule="auto"/>
        <w:jc w:val="both"/>
        <w:rPr>
          <w:rFonts w:ascii="Calibri" w:hAnsi="Calibri" w:cs="Calibri"/>
          <w:i/>
          <w:color w:val="FF0000"/>
          <w:sz w:val="16"/>
          <w:szCs w:val="16"/>
        </w:rPr>
      </w:pPr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Assistance information from 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AIoT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CN to </w:t>
      </w:r>
      <w:proofErr w:type="spellStart"/>
      <w:r w:rsidRPr="00A823C2">
        <w:rPr>
          <w:rFonts w:ascii="Calibri" w:hAnsi="Calibri" w:cs="Calibri"/>
          <w:i/>
          <w:color w:val="FF0000"/>
          <w:sz w:val="16"/>
          <w:szCs w:val="16"/>
        </w:rPr>
        <w:t>AIoT</w:t>
      </w:r>
      <w:proofErr w:type="spellEnd"/>
      <w:r w:rsidRPr="00A823C2">
        <w:rPr>
          <w:rFonts w:ascii="Calibri" w:hAnsi="Calibri" w:cs="Calibri"/>
          <w:i/>
          <w:color w:val="FF0000"/>
          <w:sz w:val="16"/>
          <w:szCs w:val="16"/>
        </w:rPr>
        <w:t xml:space="preserve"> RAN?</w:t>
      </w:r>
    </w:p>
    <w:p w14:paraId="675AFA30" w14:textId="0E858DF6" w:rsidR="002D1FE6" w:rsidRDefault="00136C14" w:rsidP="00716DD4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5D1053">
        <w:rPr>
          <w:lang w:eastAsia="zh-CN"/>
        </w:rPr>
        <w:t xml:space="preserve">his contribution aims to </w:t>
      </w:r>
      <w:r w:rsidR="00F57885">
        <w:rPr>
          <w:rFonts w:hint="eastAsia"/>
          <w:lang w:eastAsia="zh-CN"/>
        </w:rPr>
        <w:t xml:space="preserve">the leftover issues on device context and content in </w:t>
      </w:r>
      <w:r w:rsidR="00F57885">
        <w:rPr>
          <w:lang w:eastAsia="zh-CN"/>
        </w:rPr>
        <w:t>inventory</w:t>
      </w:r>
      <w:r w:rsidR="00F57885">
        <w:rPr>
          <w:rFonts w:hint="eastAsia"/>
          <w:lang w:eastAsia="zh-CN"/>
        </w:rPr>
        <w:t xml:space="preserve"> and command </w:t>
      </w:r>
      <w:r w:rsidR="00365AF3" w:rsidRPr="00365AF3">
        <w:rPr>
          <w:lang w:eastAsia="zh-CN"/>
        </w:rPr>
        <w:t>for Ambient IoT</w:t>
      </w:r>
      <w:r w:rsidR="001117B3">
        <w:rPr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1BE5529C" w14:textId="448F58FC" w:rsidR="003554CA" w:rsidRDefault="0019059C" w:rsidP="00DA704D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NG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for </w:t>
      </w:r>
      <w:r w:rsidRPr="003E2609">
        <w:rPr>
          <w:lang w:eastAsia="zh-CN"/>
        </w:rPr>
        <w:t>Ambient IoT</w:t>
      </w:r>
    </w:p>
    <w:p w14:paraId="169423FA" w14:textId="2B3BD16C" w:rsidR="00A74361" w:rsidRPr="00343B1C" w:rsidRDefault="00E95A11" w:rsidP="00703C92">
      <w:pPr>
        <w:spacing w:line="360" w:lineRule="auto"/>
        <w:rPr>
          <w:rFonts w:hint="eastAsia"/>
          <w:sz w:val="22"/>
          <w:szCs w:val="22"/>
          <w:lang w:eastAsia="zh-CN"/>
        </w:rPr>
      </w:pPr>
      <w:r w:rsidRPr="00E957C4">
        <w:rPr>
          <w:rFonts w:hint="eastAsia"/>
          <w:sz w:val="22"/>
          <w:szCs w:val="22"/>
          <w:lang w:eastAsia="zh-CN"/>
        </w:rPr>
        <w:t>S</w:t>
      </w:r>
      <w:r w:rsidR="00633A4C" w:rsidRPr="00E957C4">
        <w:rPr>
          <w:rFonts w:hint="eastAsia"/>
          <w:sz w:val="22"/>
          <w:szCs w:val="22"/>
          <w:lang w:eastAsia="zh-CN"/>
        </w:rPr>
        <w:t xml:space="preserve">ince </w:t>
      </w:r>
      <w:r w:rsidR="00633A4C" w:rsidRPr="00E957C4">
        <w:rPr>
          <w:sz w:val="22"/>
          <w:szCs w:val="22"/>
          <w:lang w:eastAsia="zh-CN"/>
        </w:rPr>
        <w:t>Ambient IoT</w:t>
      </w:r>
      <w:r w:rsidR="00633A4C" w:rsidRPr="00E957C4">
        <w:rPr>
          <w:rFonts w:hint="eastAsia"/>
          <w:sz w:val="22"/>
          <w:szCs w:val="22"/>
          <w:lang w:eastAsia="zh-CN"/>
        </w:rPr>
        <w:t xml:space="preserve"> is a very simple function</w:t>
      </w:r>
      <w:r w:rsidR="0031176B" w:rsidRPr="00E957C4">
        <w:rPr>
          <w:rFonts w:hint="eastAsia"/>
          <w:sz w:val="22"/>
          <w:szCs w:val="22"/>
          <w:lang w:eastAsia="zh-CN"/>
        </w:rPr>
        <w:t xml:space="preserve">, </w:t>
      </w:r>
      <w:r w:rsidR="00E41B02" w:rsidRPr="00E957C4">
        <w:rPr>
          <w:rFonts w:hint="eastAsia"/>
          <w:sz w:val="22"/>
          <w:szCs w:val="22"/>
          <w:lang w:eastAsia="zh-CN"/>
        </w:rPr>
        <w:t>there is no need to specify a new</w:t>
      </w:r>
      <w:r w:rsidR="00E41B02" w:rsidRPr="00E957C4">
        <w:rPr>
          <w:rFonts w:eastAsia="宋体"/>
          <w:sz w:val="22"/>
          <w:szCs w:val="22"/>
          <w:lang w:val="en-US" w:eastAsia="zh-CN"/>
        </w:rPr>
        <w:t xml:space="preserve"> protocol</w:t>
      </w:r>
      <w:r w:rsidR="00E41B02" w:rsidRPr="00E957C4">
        <w:rPr>
          <w:rFonts w:eastAsia="宋体" w:hint="eastAsia"/>
          <w:sz w:val="22"/>
          <w:szCs w:val="22"/>
          <w:lang w:val="en-US" w:eastAsia="zh-CN"/>
        </w:rPr>
        <w:t xml:space="preserve"> stack between RAN </w:t>
      </w:r>
      <w:r w:rsidR="00E41B02" w:rsidRPr="00E957C4">
        <w:rPr>
          <w:rFonts w:eastAsia="宋体"/>
          <w:sz w:val="22"/>
          <w:szCs w:val="22"/>
          <w:lang w:val="en-US" w:eastAsia="zh-CN"/>
        </w:rPr>
        <w:t xml:space="preserve">and </w:t>
      </w:r>
      <w:r w:rsidR="00E41B02" w:rsidRPr="00E957C4">
        <w:rPr>
          <w:rFonts w:eastAsia="宋体" w:hint="eastAsia"/>
          <w:sz w:val="22"/>
          <w:szCs w:val="22"/>
          <w:lang w:val="en-US" w:eastAsia="zh-CN"/>
        </w:rPr>
        <w:t>CN</w:t>
      </w:r>
      <w:r w:rsidR="00E41B02" w:rsidRPr="00E957C4">
        <w:rPr>
          <w:rFonts w:hint="eastAsia"/>
          <w:sz w:val="22"/>
          <w:szCs w:val="22"/>
          <w:lang w:eastAsia="zh-CN"/>
        </w:rPr>
        <w:t xml:space="preserve"> </w:t>
      </w:r>
      <w:r w:rsidR="0031176B" w:rsidRPr="00E957C4">
        <w:rPr>
          <w:sz w:val="22"/>
          <w:szCs w:val="22"/>
          <w:lang w:eastAsia="zh-CN"/>
        </w:rPr>
        <w:t xml:space="preserve">to support </w:t>
      </w:r>
      <w:r w:rsidR="00422009" w:rsidRPr="00E957C4">
        <w:rPr>
          <w:sz w:val="22"/>
          <w:szCs w:val="22"/>
          <w:lang w:eastAsia="zh-CN"/>
        </w:rPr>
        <w:t>Ambient IoT</w:t>
      </w:r>
      <w:r w:rsidR="0031176B" w:rsidRPr="00E957C4">
        <w:rPr>
          <w:sz w:val="22"/>
          <w:szCs w:val="22"/>
          <w:lang w:eastAsia="zh-CN"/>
        </w:rPr>
        <w:t xml:space="preserve"> scenarios</w:t>
      </w:r>
      <w:r w:rsidR="0031176B" w:rsidRPr="00E957C4">
        <w:rPr>
          <w:rFonts w:hint="eastAsia"/>
          <w:sz w:val="22"/>
          <w:szCs w:val="22"/>
          <w:lang w:eastAsia="zh-CN"/>
        </w:rPr>
        <w:t xml:space="preserve">. </w:t>
      </w:r>
      <w:r w:rsidR="00E41B02" w:rsidRPr="00E957C4">
        <w:rPr>
          <w:rFonts w:hint="eastAsia"/>
          <w:sz w:val="22"/>
          <w:szCs w:val="22"/>
          <w:lang w:eastAsia="zh-CN"/>
        </w:rPr>
        <w:t xml:space="preserve">From </w:t>
      </w:r>
      <w:r w:rsidR="00A6184E" w:rsidRPr="00E957C4">
        <w:rPr>
          <w:rFonts w:hint="eastAsia"/>
          <w:sz w:val="22"/>
          <w:szCs w:val="22"/>
          <w:lang w:eastAsia="zh-CN"/>
        </w:rPr>
        <w:t xml:space="preserve">the perspective of </w:t>
      </w:r>
      <w:r w:rsidR="00E41B02" w:rsidRPr="00E957C4">
        <w:rPr>
          <w:rFonts w:hint="eastAsia"/>
          <w:sz w:val="22"/>
          <w:szCs w:val="22"/>
          <w:lang w:eastAsia="zh-CN"/>
        </w:rPr>
        <w:t>RAN3</w:t>
      </w:r>
      <w:r w:rsidR="00A6184E" w:rsidRPr="00E957C4">
        <w:rPr>
          <w:rFonts w:hint="eastAsia"/>
          <w:sz w:val="22"/>
          <w:szCs w:val="22"/>
          <w:lang w:eastAsia="zh-CN"/>
        </w:rPr>
        <w:t xml:space="preserve">, </w:t>
      </w:r>
      <w:r w:rsidR="00FF49AB" w:rsidRPr="00E957C4">
        <w:rPr>
          <w:rFonts w:hint="eastAsia"/>
          <w:sz w:val="22"/>
          <w:szCs w:val="22"/>
          <w:lang w:eastAsia="zh-CN"/>
        </w:rPr>
        <w:t xml:space="preserve">there is no need to extend the existing NGAP message to support </w:t>
      </w:r>
      <w:r w:rsidR="00FF49AB" w:rsidRPr="00E957C4">
        <w:rPr>
          <w:sz w:val="22"/>
          <w:szCs w:val="22"/>
          <w:lang w:eastAsia="zh-CN"/>
        </w:rPr>
        <w:t>Ambient IoT</w:t>
      </w:r>
      <w:r w:rsidR="00FF49AB" w:rsidRPr="00E957C4">
        <w:rPr>
          <w:rFonts w:hint="eastAsia"/>
          <w:sz w:val="22"/>
          <w:szCs w:val="22"/>
          <w:lang w:eastAsia="zh-CN"/>
        </w:rPr>
        <w:t xml:space="preserve"> as it may be regarded as a new RAT. Therefore,</w:t>
      </w:r>
      <w:r w:rsidR="00716DD4" w:rsidRPr="00E957C4">
        <w:rPr>
          <w:rFonts w:hint="eastAsia"/>
          <w:sz w:val="22"/>
          <w:szCs w:val="22"/>
          <w:lang w:eastAsia="zh-CN"/>
        </w:rPr>
        <w:t xml:space="preserve"> for topology 1</w:t>
      </w:r>
      <w:r w:rsidR="00143C31">
        <w:rPr>
          <w:rFonts w:hint="eastAsia"/>
          <w:sz w:val="22"/>
          <w:szCs w:val="22"/>
          <w:lang w:eastAsia="zh-CN"/>
        </w:rPr>
        <w:t xml:space="preserve"> and 2</w:t>
      </w:r>
      <w:r w:rsidR="00FF49AB" w:rsidRPr="00E957C4">
        <w:rPr>
          <w:rFonts w:hint="eastAsia"/>
          <w:sz w:val="22"/>
          <w:szCs w:val="22"/>
          <w:lang w:eastAsia="zh-CN"/>
        </w:rPr>
        <w:t xml:space="preserve"> </w:t>
      </w:r>
      <w:r w:rsidR="00A6184E" w:rsidRPr="00E957C4">
        <w:rPr>
          <w:rFonts w:hint="eastAsia"/>
          <w:sz w:val="22"/>
          <w:szCs w:val="22"/>
          <w:lang w:eastAsia="zh-CN"/>
        </w:rPr>
        <w:t>we</w:t>
      </w:r>
      <w:r w:rsidR="00716DD4" w:rsidRPr="00E957C4">
        <w:rPr>
          <w:rFonts w:hint="eastAsia"/>
          <w:sz w:val="22"/>
          <w:szCs w:val="22"/>
          <w:lang w:eastAsia="zh-CN"/>
        </w:rPr>
        <w:t xml:space="preserve"> </w:t>
      </w:r>
      <w:r w:rsidR="00716DD4" w:rsidRPr="00E957C4">
        <w:rPr>
          <w:sz w:val="22"/>
          <w:szCs w:val="22"/>
          <w:lang w:eastAsia="zh-CN"/>
        </w:rPr>
        <w:t>prefer</w:t>
      </w:r>
      <w:r w:rsidR="00716DD4" w:rsidRPr="00E957C4">
        <w:rPr>
          <w:rFonts w:hint="eastAsia"/>
          <w:sz w:val="22"/>
          <w:szCs w:val="22"/>
          <w:lang w:eastAsia="zh-CN"/>
        </w:rPr>
        <w:t xml:space="preserve"> </w:t>
      </w:r>
      <w:r w:rsidR="00A6184E" w:rsidRPr="00E957C4">
        <w:rPr>
          <w:rFonts w:hint="eastAsia"/>
          <w:sz w:val="22"/>
          <w:szCs w:val="22"/>
          <w:lang w:eastAsia="zh-CN"/>
        </w:rPr>
        <w:t xml:space="preserve">to specify a few </w:t>
      </w:r>
      <w:r w:rsidR="00FF49AB" w:rsidRPr="00E957C4">
        <w:rPr>
          <w:rFonts w:hint="eastAsia"/>
          <w:sz w:val="22"/>
          <w:szCs w:val="22"/>
          <w:lang w:eastAsia="zh-CN"/>
        </w:rPr>
        <w:t xml:space="preserve">new </w:t>
      </w:r>
      <w:r w:rsidR="00FF49AB" w:rsidRPr="00E957C4">
        <w:rPr>
          <w:sz w:val="22"/>
          <w:szCs w:val="22"/>
          <w:lang w:eastAsia="zh-CN"/>
        </w:rPr>
        <w:t>procedures (</w:t>
      </w:r>
      <w:r w:rsidR="00FA0F14" w:rsidRPr="00E957C4">
        <w:rPr>
          <w:rFonts w:hint="eastAsia"/>
          <w:sz w:val="22"/>
          <w:szCs w:val="22"/>
          <w:lang w:eastAsia="zh-CN"/>
        </w:rPr>
        <w:t>e.g., paging)</w:t>
      </w:r>
      <w:r w:rsidR="00A6184E" w:rsidRPr="00E957C4">
        <w:rPr>
          <w:sz w:val="22"/>
          <w:szCs w:val="22"/>
          <w:lang w:eastAsia="zh-CN"/>
        </w:rPr>
        <w:t xml:space="preserve"> </w:t>
      </w:r>
      <w:r w:rsidR="00A6184E" w:rsidRPr="00E957C4">
        <w:rPr>
          <w:rFonts w:hint="eastAsia"/>
          <w:sz w:val="22"/>
          <w:szCs w:val="22"/>
          <w:lang w:eastAsia="zh-CN"/>
        </w:rPr>
        <w:t xml:space="preserve">in NG interface </w:t>
      </w:r>
      <w:r w:rsidR="008F0310" w:rsidRPr="00E957C4">
        <w:rPr>
          <w:rFonts w:hint="eastAsia"/>
          <w:sz w:val="22"/>
          <w:szCs w:val="22"/>
          <w:lang w:eastAsia="zh-CN"/>
        </w:rPr>
        <w:t>to support</w:t>
      </w:r>
      <w:r w:rsidR="00A6184E" w:rsidRPr="00E957C4">
        <w:rPr>
          <w:rFonts w:hint="eastAsia"/>
          <w:sz w:val="22"/>
          <w:szCs w:val="22"/>
          <w:lang w:eastAsia="zh-CN"/>
        </w:rPr>
        <w:t xml:space="preserve"> </w:t>
      </w:r>
      <w:r w:rsidR="00A6184E" w:rsidRPr="00E957C4">
        <w:rPr>
          <w:sz w:val="22"/>
          <w:szCs w:val="22"/>
          <w:lang w:eastAsia="zh-CN"/>
        </w:rPr>
        <w:t>Ambient IoT</w:t>
      </w:r>
      <w:r w:rsidR="006C2454" w:rsidRPr="00E957C4">
        <w:rPr>
          <w:rFonts w:hint="eastAsia"/>
          <w:sz w:val="22"/>
          <w:szCs w:val="22"/>
          <w:lang w:eastAsia="zh-CN"/>
        </w:rPr>
        <w:t xml:space="preserve"> scenario</w:t>
      </w:r>
      <w:r w:rsidR="00FF49AB" w:rsidRPr="00E957C4">
        <w:rPr>
          <w:rFonts w:hint="eastAsia"/>
          <w:sz w:val="22"/>
          <w:szCs w:val="22"/>
          <w:lang w:eastAsia="zh-CN"/>
        </w:rPr>
        <w:t xml:space="preserve"> rather than to extend the </w:t>
      </w:r>
      <w:r w:rsidR="00FF49AB" w:rsidRPr="00E957C4">
        <w:rPr>
          <w:sz w:val="22"/>
          <w:szCs w:val="22"/>
          <w:lang w:eastAsia="zh-CN"/>
        </w:rPr>
        <w:t>existing</w:t>
      </w:r>
      <w:r w:rsidR="00FF49AB" w:rsidRPr="00E957C4">
        <w:rPr>
          <w:rFonts w:hint="eastAsia"/>
          <w:sz w:val="22"/>
          <w:szCs w:val="22"/>
          <w:lang w:eastAsia="zh-CN"/>
        </w:rPr>
        <w:t xml:space="preserve"> NGAP message</w:t>
      </w:r>
      <w:r w:rsidR="006C2454" w:rsidRPr="00E957C4">
        <w:rPr>
          <w:rFonts w:hint="eastAsia"/>
          <w:sz w:val="22"/>
          <w:szCs w:val="22"/>
          <w:lang w:eastAsia="zh-CN"/>
        </w:rPr>
        <w:t xml:space="preserve">. </w:t>
      </w:r>
    </w:p>
    <w:p w14:paraId="285BD40C" w14:textId="1DDA3403" w:rsidR="00F771D9" w:rsidRPr="00E957C4" w:rsidRDefault="00F771D9" w:rsidP="00703C9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rFonts w:hint="eastAsia"/>
          <w:b/>
          <w:bCs/>
          <w:sz w:val="22"/>
          <w:szCs w:val="22"/>
          <w:lang w:eastAsia="zh-CN"/>
        </w:rPr>
        <w:t>Proposal 1:</w:t>
      </w:r>
      <w:r w:rsidR="00A34932" w:rsidRPr="00E957C4">
        <w:rPr>
          <w:rFonts w:hint="eastAsia"/>
          <w:b/>
          <w:bCs/>
          <w:sz w:val="22"/>
          <w:szCs w:val="22"/>
          <w:lang w:eastAsia="zh-CN"/>
        </w:rPr>
        <w:t xml:space="preserve"> To specify a few new </w:t>
      </w:r>
      <w:r w:rsidR="00A34932" w:rsidRPr="00E957C4">
        <w:rPr>
          <w:b/>
          <w:bCs/>
          <w:sz w:val="22"/>
          <w:szCs w:val="22"/>
          <w:lang w:eastAsia="zh-CN"/>
        </w:rPr>
        <w:t>procedures (</w:t>
      </w:r>
      <w:r w:rsidR="00A34932" w:rsidRPr="00E957C4">
        <w:rPr>
          <w:rFonts w:hint="eastAsia"/>
          <w:b/>
          <w:bCs/>
          <w:sz w:val="22"/>
          <w:szCs w:val="22"/>
          <w:lang w:eastAsia="zh-CN"/>
        </w:rPr>
        <w:t>e.g., paging)</w:t>
      </w:r>
      <w:r w:rsidR="00A34932" w:rsidRPr="00E957C4">
        <w:rPr>
          <w:b/>
          <w:bCs/>
          <w:sz w:val="22"/>
          <w:szCs w:val="22"/>
          <w:lang w:eastAsia="zh-CN"/>
        </w:rPr>
        <w:t xml:space="preserve"> </w:t>
      </w:r>
      <w:r w:rsidR="00A34932" w:rsidRPr="00E957C4">
        <w:rPr>
          <w:rFonts w:hint="eastAsia"/>
          <w:b/>
          <w:bCs/>
          <w:sz w:val="22"/>
          <w:szCs w:val="22"/>
          <w:lang w:eastAsia="zh-CN"/>
        </w:rPr>
        <w:t xml:space="preserve">in NG interface to support </w:t>
      </w:r>
      <w:r w:rsidR="00A34932" w:rsidRPr="00E957C4">
        <w:rPr>
          <w:b/>
          <w:bCs/>
          <w:sz w:val="22"/>
          <w:szCs w:val="22"/>
          <w:lang w:eastAsia="zh-CN"/>
        </w:rPr>
        <w:t>Ambient IoT</w:t>
      </w:r>
      <w:r w:rsidR="00A34932" w:rsidRPr="00E957C4">
        <w:rPr>
          <w:rFonts w:hint="eastAsia"/>
          <w:b/>
          <w:bCs/>
          <w:sz w:val="22"/>
          <w:szCs w:val="22"/>
          <w:lang w:eastAsia="zh-CN"/>
        </w:rPr>
        <w:t xml:space="preserve"> scenario rather than to extend the </w:t>
      </w:r>
      <w:r w:rsidR="00A34932" w:rsidRPr="00E957C4">
        <w:rPr>
          <w:b/>
          <w:bCs/>
          <w:sz w:val="22"/>
          <w:szCs w:val="22"/>
          <w:lang w:eastAsia="zh-CN"/>
        </w:rPr>
        <w:t>existing</w:t>
      </w:r>
      <w:r w:rsidR="00A34932" w:rsidRPr="00E957C4">
        <w:rPr>
          <w:rFonts w:hint="eastAsia"/>
          <w:b/>
          <w:bCs/>
          <w:sz w:val="22"/>
          <w:szCs w:val="22"/>
          <w:lang w:eastAsia="zh-CN"/>
        </w:rPr>
        <w:t xml:space="preserve"> NGAP message</w:t>
      </w:r>
      <w:r w:rsidR="00343B1C">
        <w:rPr>
          <w:rFonts w:hint="eastAsia"/>
          <w:b/>
          <w:bCs/>
          <w:sz w:val="22"/>
          <w:szCs w:val="22"/>
          <w:lang w:eastAsia="zh-CN"/>
        </w:rPr>
        <w:t xml:space="preserve"> for </w:t>
      </w:r>
      <w:r w:rsidR="00143C31">
        <w:rPr>
          <w:rFonts w:hint="eastAsia"/>
          <w:b/>
          <w:bCs/>
          <w:sz w:val="22"/>
          <w:szCs w:val="22"/>
          <w:lang w:eastAsia="zh-CN"/>
        </w:rPr>
        <w:t xml:space="preserve">both </w:t>
      </w:r>
      <w:r w:rsidR="00343B1C">
        <w:rPr>
          <w:rFonts w:hint="eastAsia"/>
          <w:b/>
          <w:bCs/>
          <w:sz w:val="22"/>
          <w:szCs w:val="22"/>
          <w:lang w:eastAsia="zh-CN"/>
        </w:rPr>
        <w:t>Topology 1</w:t>
      </w:r>
      <w:r w:rsidR="00143C31">
        <w:rPr>
          <w:rFonts w:hint="eastAsia"/>
          <w:b/>
          <w:bCs/>
          <w:sz w:val="22"/>
          <w:szCs w:val="22"/>
          <w:lang w:eastAsia="zh-CN"/>
        </w:rPr>
        <w:t xml:space="preserve"> and 2</w:t>
      </w:r>
      <w:r w:rsidR="00A34932" w:rsidRPr="00E957C4">
        <w:rPr>
          <w:rFonts w:hint="eastAsia"/>
          <w:b/>
          <w:bCs/>
          <w:sz w:val="22"/>
          <w:szCs w:val="22"/>
          <w:lang w:eastAsia="zh-CN"/>
        </w:rPr>
        <w:t>.</w:t>
      </w:r>
    </w:p>
    <w:p w14:paraId="74D6E56F" w14:textId="273919BB" w:rsidR="00A11D02" w:rsidRDefault="00F57885" w:rsidP="00951B11">
      <w:pPr>
        <w:pStyle w:val="20"/>
        <w:rPr>
          <w:lang w:eastAsia="zh-CN"/>
        </w:rPr>
      </w:pPr>
      <w:r>
        <w:rPr>
          <w:rFonts w:hint="eastAsia"/>
          <w:lang w:eastAsia="zh-CN"/>
        </w:rPr>
        <w:t xml:space="preserve">Content in </w:t>
      </w:r>
      <w:r>
        <w:rPr>
          <w:lang w:eastAsia="zh-CN"/>
        </w:rPr>
        <w:t>Inventory</w:t>
      </w:r>
      <w:r w:rsidR="009678FD">
        <w:rPr>
          <w:rFonts w:hint="eastAsia"/>
          <w:lang w:eastAsia="zh-CN"/>
        </w:rPr>
        <w:t xml:space="preserve"> for Topology 1</w:t>
      </w:r>
    </w:p>
    <w:p w14:paraId="46B7A9C2" w14:textId="3CD7C8DE" w:rsidR="00754497" w:rsidRPr="00E957C4" w:rsidRDefault="00E62632" w:rsidP="009847FE">
      <w:p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rFonts w:hint="eastAsia"/>
          <w:sz w:val="22"/>
          <w:szCs w:val="22"/>
          <w:lang w:eastAsia="zh-CN"/>
        </w:rPr>
        <w:t>In RAN3</w:t>
      </w:r>
      <w:r w:rsidR="00F57885" w:rsidRPr="00E957C4">
        <w:rPr>
          <w:rFonts w:hint="eastAsia"/>
          <w:sz w:val="22"/>
          <w:szCs w:val="22"/>
          <w:lang w:eastAsia="zh-CN"/>
        </w:rPr>
        <w:t>#124</w:t>
      </w:r>
      <w:r w:rsidRPr="00E957C4">
        <w:rPr>
          <w:rFonts w:hint="eastAsia"/>
          <w:sz w:val="22"/>
          <w:szCs w:val="22"/>
          <w:lang w:eastAsia="zh-CN"/>
        </w:rPr>
        <w:t xml:space="preserve"> meeting, </w:t>
      </w:r>
      <w:r w:rsidR="009847FE" w:rsidRPr="00E957C4">
        <w:rPr>
          <w:rFonts w:hint="eastAsia"/>
          <w:sz w:val="22"/>
          <w:szCs w:val="22"/>
          <w:lang w:eastAsia="zh-CN"/>
        </w:rPr>
        <w:t>whether the following information</w:t>
      </w:r>
      <w:r w:rsidR="009678FD" w:rsidRPr="00E957C4">
        <w:rPr>
          <w:rFonts w:hint="eastAsia"/>
          <w:sz w:val="22"/>
          <w:szCs w:val="22"/>
          <w:lang w:eastAsia="zh-CN"/>
        </w:rPr>
        <w:t xml:space="preserve"> for topology 1</w:t>
      </w:r>
      <w:r w:rsidR="009847FE" w:rsidRPr="00E957C4">
        <w:rPr>
          <w:rFonts w:hint="eastAsia"/>
          <w:sz w:val="22"/>
          <w:szCs w:val="22"/>
          <w:lang w:eastAsia="zh-CN"/>
        </w:rPr>
        <w:t xml:space="preserve"> need to be contained in inventory message was discussed:</w:t>
      </w:r>
    </w:p>
    <w:p w14:paraId="3D41BC5F" w14:textId="77777777" w:rsidR="009678FD" w:rsidRPr="00E957C4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lastRenderedPageBreak/>
        <w:t xml:space="preserve">[M] </w:t>
      </w:r>
      <w:proofErr w:type="spellStart"/>
      <w:r w:rsidRPr="00E957C4">
        <w:rPr>
          <w:sz w:val="22"/>
          <w:szCs w:val="22"/>
          <w:lang w:eastAsia="zh-CN"/>
        </w:rPr>
        <w:t>AIoT</w:t>
      </w:r>
      <w:proofErr w:type="spellEnd"/>
      <w:r w:rsidRPr="00E957C4">
        <w:rPr>
          <w:sz w:val="22"/>
          <w:szCs w:val="22"/>
          <w:lang w:eastAsia="zh-CN"/>
        </w:rPr>
        <w:t xml:space="preserve"> Device ID MASK (to find a single device, a group of devices, or all devices)</w:t>
      </w:r>
    </w:p>
    <w:p w14:paraId="1DE46C8B" w14:textId="2C9F4F67" w:rsidR="009678FD" w:rsidRPr="00E957C4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 xml:space="preserve">[M] Inventory Session ID </w:t>
      </w:r>
    </w:p>
    <w:p w14:paraId="5F24D6C7" w14:textId="58EE3BD7" w:rsidR="009678FD" w:rsidRPr="00E957C4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 xml:space="preserve">[M] Inventory Area List </w:t>
      </w:r>
    </w:p>
    <w:p w14:paraId="235078AC" w14:textId="63761C51" w:rsidR="009678FD" w:rsidRPr="00E957C4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>[O] Estimated Number of devices</w:t>
      </w:r>
    </w:p>
    <w:p w14:paraId="613212EF" w14:textId="6CDDAA82" w:rsidR="009678FD" w:rsidRPr="00E957C4" w:rsidRDefault="009678FD" w:rsidP="009678FD">
      <w:pPr>
        <w:pStyle w:val="af9"/>
        <w:numPr>
          <w:ilvl w:val="0"/>
          <w:numId w:val="55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 xml:space="preserve">[O] Periodicity </w:t>
      </w:r>
    </w:p>
    <w:p w14:paraId="693A9890" w14:textId="2609BEFB" w:rsidR="0044782C" w:rsidRPr="00E957C4" w:rsidRDefault="009678FD" w:rsidP="009847FE">
      <w:p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>W</w:t>
      </w:r>
      <w:r w:rsidRPr="00E957C4">
        <w:rPr>
          <w:rFonts w:hint="eastAsia"/>
          <w:sz w:val="22"/>
          <w:szCs w:val="22"/>
          <w:lang w:eastAsia="zh-CN"/>
        </w:rPr>
        <w:t xml:space="preserve">e </w:t>
      </w:r>
      <w:r w:rsidRPr="00E957C4">
        <w:rPr>
          <w:sz w:val="22"/>
          <w:szCs w:val="22"/>
          <w:lang w:eastAsia="zh-CN"/>
        </w:rPr>
        <w:t>prefer</w:t>
      </w:r>
      <w:r w:rsidRPr="00E957C4">
        <w:rPr>
          <w:rFonts w:hint="eastAsia"/>
          <w:sz w:val="22"/>
          <w:szCs w:val="22"/>
          <w:lang w:eastAsia="zh-CN"/>
        </w:rPr>
        <w:t xml:space="preserve"> to not introduce an additional device ID mask to find a group of </w:t>
      </w:r>
      <w:r w:rsidRPr="00E957C4">
        <w:rPr>
          <w:sz w:val="22"/>
          <w:szCs w:val="22"/>
          <w:lang w:eastAsia="zh-CN"/>
        </w:rPr>
        <w:t>devices</w:t>
      </w:r>
      <w:r w:rsidRPr="00E957C4">
        <w:rPr>
          <w:rFonts w:hint="eastAsia"/>
          <w:sz w:val="22"/>
          <w:szCs w:val="22"/>
          <w:lang w:eastAsia="zh-CN"/>
        </w:rPr>
        <w:t xml:space="preserve"> as device ID may comprise of </w:t>
      </w:r>
      <w:r w:rsidRPr="00E957C4">
        <w:rPr>
          <w:sz w:val="22"/>
          <w:szCs w:val="22"/>
          <w:lang w:eastAsia="zh-CN"/>
        </w:rPr>
        <w:t>multiple</w:t>
      </w:r>
      <w:r w:rsidRPr="00E957C4">
        <w:rPr>
          <w:rFonts w:hint="eastAsia"/>
          <w:sz w:val="22"/>
          <w:szCs w:val="22"/>
          <w:lang w:eastAsia="zh-CN"/>
        </w:rPr>
        <w:t xml:space="preserve"> bits like </w:t>
      </w:r>
      <w:proofErr w:type="spellStart"/>
      <w:r w:rsidRPr="00E957C4">
        <w:rPr>
          <w:rFonts w:hint="eastAsia"/>
          <w:sz w:val="22"/>
          <w:szCs w:val="22"/>
          <w:lang w:eastAsia="zh-CN"/>
        </w:rPr>
        <w:t>gNB</w:t>
      </w:r>
      <w:proofErr w:type="spellEnd"/>
      <w:r w:rsidRPr="00E957C4">
        <w:rPr>
          <w:rFonts w:hint="eastAsia"/>
          <w:sz w:val="22"/>
          <w:szCs w:val="22"/>
          <w:lang w:eastAsia="zh-CN"/>
        </w:rPr>
        <w:t xml:space="preserve">-ID or cell ID. If the CN decide to find a group of devices, it can only send part </w:t>
      </w:r>
      <w:r w:rsidRPr="00E957C4">
        <w:rPr>
          <w:sz w:val="22"/>
          <w:szCs w:val="22"/>
          <w:lang w:eastAsia="zh-CN"/>
        </w:rPr>
        <w:t>of device</w:t>
      </w:r>
      <w:r w:rsidRPr="00E957C4">
        <w:rPr>
          <w:rFonts w:hint="eastAsia"/>
          <w:sz w:val="22"/>
          <w:szCs w:val="22"/>
          <w:lang w:eastAsia="zh-CN"/>
        </w:rPr>
        <w:t xml:space="preserve"> ID bits to NG-RAN. The A-IoT device with the same part of device ID bits </w:t>
      </w:r>
      <w:r w:rsidR="00AC1DE8" w:rsidRPr="00E957C4">
        <w:rPr>
          <w:rFonts w:hint="eastAsia"/>
          <w:sz w:val="22"/>
          <w:szCs w:val="22"/>
          <w:lang w:eastAsia="zh-CN"/>
        </w:rPr>
        <w:t>need to treat</w:t>
      </w:r>
      <w:r w:rsidRPr="00E957C4">
        <w:rPr>
          <w:rFonts w:hint="eastAsia"/>
          <w:sz w:val="22"/>
          <w:szCs w:val="22"/>
          <w:lang w:eastAsia="zh-CN"/>
        </w:rPr>
        <w:t xml:space="preserve"> this</w:t>
      </w:r>
      <w:r w:rsidR="00AC1DE8" w:rsidRPr="00E957C4">
        <w:rPr>
          <w:rFonts w:hint="eastAsia"/>
          <w:sz w:val="22"/>
          <w:szCs w:val="22"/>
          <w:lang w:eastAsia="zh-CN"/>
        </w:rPr>
        <w:t xml:space="preserve"> </w:t>
      </w:r>
      <w:r w:rsidR="00AC1DE8" w:rsidRPr="00E957C4">
        <w:rPr>
          <w:sz w:val="22"/>
          <w:szCs w:val="22"/>
          <w:lang w:eastAsia="zh-CN"/>
        </w:rPr>
        <w:t>inventory</w:t>
      </w:r>
      <w:r w:rsidR="00AC1DE8" w:rsidRPr="00E957C4">
        <w:rPr>
          <w:rFonts w:hint="eastAsia"/>
          <w:sz w:val="22"/>
          <w:szCs w:val="22"/>
          <w:lang w:eastAsia="zh-CN"/>
        </w:rPr>
        <w:t xml:space="preserve"> message.</w:t>
      </w:r>
      <w:r w:rsidR="0044782C" w:rsidRPr="00E957C4">
        <w:rPr>
          <w:rFonts w:hint="eastAsia"/>
          <w:sz w:val="22"/>
          <w:szCs w:val="22"/>
          <w:lang w:eastAsia="zh-CN"/>
        </w:rPr>
        <w:t xml:space="preserve"> Therefore, it is need to specify a </w:t>
      </w:r>
      <w:r w:rsidR="0044782C" w:rsidRPr="00E957C4">
        <w:rPr>
          <w:sz w:val="22"/>
          <w:szCs w:val="22"/>
          <w:lang w:eastAsia="zh-CN"/>
        </w:rPr>
        <w:t>variable</w:t>
      </w:r>
      <w:r w:rsidR="0044782C" w:rsidRPr="00E957C4">
        <w:rPr>
          <w:rFonts w:hint="eastAsia"/>
          <w:sz w:val="22"/>
          <w:szCs w:val="22"/>
          <w:lang w:eastAsia="zh-CN"/>
        </w:rPr>
        <w:t xml:space="preserve"> length of A-IoT</w:t>
      </w:r>
      <w:r w:rsidR="00AC1DE8" w:rsidRPr="00E957C4">
        <w:rPr>
          <w:rFonts w:hint="eastAsia"/>
          <w:sz w:val="22"/>
          <w:szCs w:val="22"/>
          <w:lang w:eastAsia="zh-CN"/>
        </w:rPr>
        <w:t xml:space="preserve"> </w:t>
      </w:r>
      <w:r w:rsidR="0044782C" w:rsidRPr="00E957C4">
        <w:rPr>
          <w:rFonts w:hint="eastAsia"/>
          <w:sz w:val="22"/>
          <w:szCs w:val="22"/>
          <w:lang w:eastAsia="zh-CN"/>
        </w:rPr>
        <w:t xml:space="preserve">device ID in </w:t>
      </w:r>
      <w:r w:rsidR="0044782C" w:rsidRPr="00E957C4">
        <w:rPr>
          <w:sz w:val="22"/>
          <w:szCs w:val="22"/>
          <w:lang w:eastAsia="zh-CN"/>
        </w:rPr>
        <w:t>inventory</w:t>
      </w:r>
      <w:r w:rsidR="0044782C" w:rsidRPr="00E957C4">
        <w:rPr>
          <w:rFonts w:hint="eastAsia"/>
          <w:sz w:val="22"/>
          <w:szCs w:val="22"/>
          <w:lang w:eastAsia="zh-CN"/>
        </w:rPr>
        <w:t xml:space="preserve"> message.</w:t>
      </w:r>
      <w:r w:rsidR="0027464F" w:rsidRPr="00E957C4">
        <w:rPr>
          <w:rFonts w:hint="eastAsia"/>
          <w:sz w:val="22"/>
          <w:szCs w:val="22"/>
          <w:lang w:eastAsia="zh-CN"/>
        </w:rPr>
        <w:t xml:space="preserve"> </w:t>
      </w:r>
      <w:r w:rsidR="0044782C" w:rsidRPr="00E957C4">
        <w:rPr>
          <w:rFonts w:hint="eastAsia"/>
          <w:sz w:val="22"/>
          <w:szCs w:val="22"/>
          <w:lang w:eastAsia="zh-CN"/>
        </w:rPr>
        <w:t xml:space="preserve">Regarding the </w:t>
      </w:r>
      <w:r w:rsidR="0044782C" w:rsidRPr="00E957C4">
        <w:rPr>
          <w:sz w:val="22"/>
          <w:szCs w:val="22"/>
          <w:lang w:eastAsia="zh-CN"/>
        </w:rPr>
        <w:t>inventory</w:t>
      </w:r>
      <w:r w:rsidR="0044782C" w:rsidRPr="00E957C4">
        <w:rPr>
          <w:rFonts w:hint="eastAsia"/>
          <w:sz w:val="22"/>
          <w:szCs w:val="22"/>
          <w:lang w:eastAsia="zh-CN"/>
        </w:rPr>
        <w:t xml:space="preserve"> session ID, we support to introduce this session ID as specifications need </w:t>
      </w:r>
      <w:r w:rsidR="0044782C" w:rsidRPr="00E957C4">
        <w:rPr>
          <w:sz w:val="22"/>
          <w:szCs w:val="22"/>
          <w:lang w:eastAsia="zh-CN"/>
        </w:rPr>
        <w:t xml:space="preserve">to allow multiple Inventory procedure instances to run in parallel over </w:t>
      </w:r>
      <w:r w:rsidR="0044782C" w:rsidRPr="00E957C4">
        <w:rPr>
          <w:rFonts w:hint="eastAsia"/>
          <w:sz w:val="22"/>
          <w:szCs w:val="22"/>
          <w:lang w:eastAsia="zh-CN"/>
        </w:rPr>
        <w:t>RAN-CN</w:t>
      </w:r>
      <w:r w:rsidR="0044782C" w:rsidRPr="00E957C4">
        <w:rPr>
          <w:sz w:val="22"/>
          <w:szCs w:val="22"/>
          <w:lang w:eastAsia="zh-CN"/>
        </w:rPr>
        <w:t xml:space="preserve"> interface</w:t>
      </w:r>
      <w:r w:rsidR="0044782C" w:rsidRPr="00E957C4">
        <w:rPr>
          <w:rFonts w:hint="eastAsia"/>
          <w:sz w:val="22"/>
          <w:szCs w:val="22"/>
          <w:lang w:eastAsia="zh-CN"/>
        </w:rPr>
        <w:t>.</w:t>
      </w:r>
      <w:r w:rsidR="0027464F" w:rsidRPr="00E957C4">
        <w:rPr>
          <w:rFonts w:hint="eastAsia"/>
          <w:sz w:val="22"/>
          <w:szCs w:val="22"/>
          <w:lang w:eastAsia="zh-CN"/>
        </w:rPr>
        <w:t xml:space="preserve"> Considering the A-IoT RAN system may cover </w:t>
      </w:r>
      <w:r w:rsidR="0027464F" w:rsidRPr="00E957C4">
        <w:rPr>
          <w:sz w:val="22"/>
          <w:szCs w:val="22"/>
          <w:lang w:eastAsia="zh-CN"/>
        </w:rPr>
        <w:t>multiple</w:t>
      </w:r>
      <w:r w:rsidR="0027464F" w:rsidRPr="00E957C4">
        <w:rPr>
          <w:rFonts w:hint="eastAsia"/>
          <w:sz w:val="22"/>
          <w:szCs w:val="22"/>
          <w:lang w:eastAsia="zh-CN"/>
        </w:rPr>
        <w:t xml:space="preserve"> </w:t>
      </w:r>
      <w:r w:rsidR="0027464F" w:rsidRPr="00E957C4">
        <w:rPr>
          <w:sz w:val="22"/>
          <w:szCs w:val="22"/>
          <w:lang w:eastAsia="zh-CN"/>
        </w:rPr>
        <w:t>regions</w:t>
      </w:r>
      <w:r w:rsidR="0027464F" w:rsidRPr="00E957C4">
        <w:rPr>
          <w:rFonts w:hint="eastAsia"/>
          <w:sz w:val="22"/>
          <w:szCs w:val="22"/>
          <w:lang w:eastAsia="zh-CN"/>
        </w:rPr>
        <w:t xml:space="preserve"> in </w:t>
      </w:r>
      <w:r w:rsidR="0027464F" w:rsidRPr="00E957C4">
        <w:rPr>
          <w:sz w:val="22"/>
          <w:szCs w:val="22"/>
          <w:lang w:eastAsia="zh-CN"/>
        </w:rPr>
        <w:t>practical</w:t>
      </w:r>
      <w:r w:rsidR="0027464F" w:rsidRPr="00E957C4">
        <w:rPr>
          <w:rFonts w:hint="eastAsia"/>
          <w:sz w:val="22"/>
          <w:szCs w:val="22"/>
          <w:lang w:eastAsia="zh-CN"/>
        </w:rPr>
        <w:t xml:space="preserve"> d</w:t>
      </w:r>
      <w:r w:rsidR="0027464F" w:rsidRPr="00E957C4">
        <w:rPr>
          <w:sz w:val="22"/>
          <w:szCs w:val="22"/>
          <w:lang w:eastAsia="zh-CN"/>
        </w:rPr>
        <w:t>e</w:t>
      </w:r>
      <w:r w:rsidR="0027464F" w:rsidRPr="00E957C4">
        <w:rPr>
          <w:rFonts w:hint="eastAsia"/>
          <w:sz w:val="22"/>
          <w:szCs w:val="22"/>
          <w:lang w:eastAsia="zh-CN"/>
        </w:rPr>
        <w:t xml:space="preserve">ployment, the </w:t>
      </w:r>
      <w:r w:rsidR="0027464F" w:rsidRPr="00E957C4">
        <w:rPr>
          <w:sz w:val="22"/>
          <w:szCs w:val="22"/>
          <w:lang w:eastAsia="zh-CN"/>
        </w:rPr>
        <w:t>inventory</w:t>
      </w:r>
      <w:r w:rsidR="0027464F" w:rsidRPr="00E957C4">
        <w:rPr>
          <w:rFonts w:hint="eastAsia"/>
          <w:sz w:val="22"/>
          <w:szCs w:val="22"/>
          <w:lang w:eastAsia="zh-CN"/>
        </w:rPr>
        <w:t xml:space="preserve"> area list </w:t>
      </w:r>
      <w:r w:rsidR="00235F0B" w:rsidRPr="00E957C4">
        <w:rPr>
          <w:sz w:val="22"/>
          <w:szCs w:val="22"/>
          <w:lang w:eastAsia="zh-CN"/>
        </w:rPr>
        <w:t>needs</w:t>
      </w:r>
      <w:r w:rsidR="0027464F" w:rsidRPr="00E957C4">
        <w:rPr>
          <w:rFonts w:hint="eastAsia"/>
          <w:sz w:val="22"/>
          <w:szCs w:val="22"/>
          <w:lang w:eastAsia="zh-CN"/>
        </w:rPr>
        <w:t xml:space="preserve"> to be contained in Inventory message. </w:t>
      </w:r>
      <w:r w:rsidR="00594196" w:rsidRPr="00E957C4">
        <w:rPr>
          <w:sz w:val="22"/>
          <w:szCs w:val="22"/>
          <w:lang w:eastAsia="zh-CN"/>
        </w:rPr>
        <w:t>T</w:t>
      </w:r>
      <w:r w:rsidR="00594196" w:rsidRPr="00E957C4">
        <w:rPr>
          <w:rFonts w:hint="eastAsia"/>
          <w:sz w:val="22"/>
          <w:szCs w:val="22"/>
          <w:lang w:eastAsia="zh-CN"/>
        </w:rPr>
        <w:t xml:space="preserve">he estimated number of devices can be used </w:t>
      </w:r>
      <w:r w:rsidR="00594196" w:rsidRPr="00E957C4">
        <w:rPr>
          <w:sz w:val="22"/>
          <w:szCs w:val="22"/>
          <w:lang w:eastAsia="zh-CN"/>
        </w:rPr>
        <w:t>to enable CFRA in case of single device inventory</w:t>
      </w:r>
      <w:r w:rsidR="00594196" w:rsidRPr="00E957C4">
        <w:rPr>
          <w:rFonts w:hint="eastAsia"/>
          <w:sz w:val="22"/>
          <w:szCs w:val="22"/>
          <w:lang w:eastAsia="zh-CN"/>
        </w:rPr>
        <w:t xml:space="preserve">. </w:t>
      </w:r>
      <w:r w:rsidR="00594196" w:rsidRPr="00E957C4">
        <w:rPr>
          <w:sz w:val="22"/>
          <w:szCs w:val="22"/>
          <w:lang w:eastAsia="zh-CN"/>
        </w:rPr>
        <w:t>W</w:t>
      </w:r>
      <w:r w:rsidR="00594196" w:rsidRPr="00E957C4">
        <w:rPr>
          <w:rFonts w:hint="eastAsia"/>
          <w:sz w:val="22"/>
          <w:szCs w:val="22"/>
          <w:lang w:eastAsia="zh-CN"/>
        </w:rPr>
        <w:t xml:space="preserve">ith this information, the RAN node can configure an </w:t>
      </w:r>
      <w:r w:rsidR="00594196" w:rsidRPr="00E957C4">
        <w:rPr>
          <w:sz w:val="22"/>
          <w:szCs w:val="22"/>
          <w:lang w:eastAsia="zh-CN"/>
        </w:rPr>
        <w:t>appropriate</w:t>
      </w:r>
      <w:r w:rsidR="00594196" w:rsidRPr="00E957C4">
        <w:rPr>
          <w:rFonts w:hint="eastAsia"/>
          <w:sz w:val="22"/>
          <w:szCs w:val="22"/>
          <w:lang w:eastAsia="zh-CN"/>
        </w:rPr>
        <w:t xml:space="preserve"> configuration for CFRA and timing configuration. </w:t>
      </w:r>
      <w:r w:rsidR="008263CD" w:rsidRPr="00E957C4">
        <w:rPr>
          <w:sz w:val="22"/>
          <w:szCs w:val="22"/>
          <w:lang w:eastAsia="zh-CN"/>
        </w:rPr>
        <w:t>Additionally</w:t>
      </w:r>
      <w:r w:rsidR="008263CD" w:rsidRPr="00E957C4">
        <w:rPr>
          <w:rFonts w:hint="eastAsia"/>
          <w:sz w:val="22"/>
          <w:szCs w:val="22"/>
          <w:lang w:eastAsia="zh-CN"/>
        </w:rPr>
        <w:t xml:space="preserve">, A-IoT system </w:t>
      </w:r>
      <w:r w:rsidR="00772727" w:rsidRPr="00E957C4">
        <w:rPr>
          <w:rFonts w:hint="eastAsia"/>
          <w:sz w:val="22"/>
          <w:szCs w:val="22"/>
          <w:lang w:eastAsia="zh-CN"/>
        </w:rPr>
        <w:t>may also</w:t>
      </w:r>
      <w:r w:rsidR="008263CD" w:rsidRPr="00E957C4">
        <w:rPr>
          <w:rFonts w:hint="eastAsia"/>
          <w:sz w:val="22"/>
          <w:szCs w:val="22"/>
          <w:lang w:eastAsia="zh-CN"/>
        </w:rPr>
        <w:t xml:space="preserve"> </w:t>
      </w:r>
      <w:r w:rsidR="008263CD" w:rsidRPr="00E957C4">
        <w:rPr>
          <w:sz w:val="22"/>
          <w:szCs w:val="22"/>
          <w:lang w:eastAsia="zh-CN"/>
        </w:rPr>
        <w:t xml:space="preserve">perform periodic inventory to allow the newly coming </w:t>
      </w:r>
      <w:proofErr w:type="spellStart"/>
      <w:r w:rsidR="008263CD" w:rsidRPr="00E957C4">
        <w:rPr>
          <w:sz w:val="22"/>
          <w:szCs w:val="22"/>
          <w:lang w:eastAsia="zh-CN"/>
        </w:rPr>
        <w:t>AIoT</w:t>
      </w:r>
      <w:proofErr w:type="spellEnd"/>
      <w:r w:rsidR="008263CD" w:rsidRPr="00E957C4">
        <w:rPr>
          <w:sz w:val="22"/>
          <w:szCs w:val="22"/>
          <w:lang w:eastAsia="zh-CN"/>
        </w:rPr>
        <w:t xml:space="preserve"> devices to be discovered</w:t>
      </w:r>
      <w:r w:rsidR="008263CD" w:rsidRPr="00E957C4">
        <w:rPr>
          <w:rFonts w:hint="eastAsia"/>
          <w:sz w:val="22"/>
          <w:szCs w:val="22"/>
          <w:lang w:eastAsia="zh-CN"/>
        </w:rPr>
        <w:t xml:space="preserve">. The </w:t>
      </w:r>
      <w:r w:rsidR="008263CD" w:rsidRPr="00E957C4">
        <w:rPr>
          <w:sz w:val="22"/>
          <w:szCs w:val="22"/>
          <w:lang w:eastAsia="zh-CN"/>
        </w:rPr>
        <w:t>AF may further provide the inventory strategy information (e.g. inventory period) to perform periodic inventory without further explicit requests from the AF.</w:t>
      </w:r>
      <w:r w:rsidR="008263CD" w:rsidRPr="00E957C4">
        <w:rPr>
          <w:rFonts w:hint="eastAsia"/>
          <w:sz w:val="22"/>
          <w:szCs w:val="22"/>
          <w:lang w:eastAsia="zh-CN"/>
        </w:rPr>
        <w:t xml:space="preserve"> The </w:t>
      </w:r>
      <w:r w:rsidR="008263CD" w:rsidRPr="00E957C4">
        <w:rPr>
          <w:sz w:val="22"/>
          <w:szCs w:val="22"/>
          <w:lang w:eastAsia="zh-CN"/>
        </w:rPr>
        <w:t>inventory strategy information</w:t>
      </w:r>
      <w:r w:rsidR="008263CD" w:rsidRPr="00E957C4">
        <w:rPr>
          <w:rFonts w:hint="eastAsia"/>
          <w:sz w:val="22"/>
          <w:szCs w:val="22"/>
          <w:lang w:eastAsia="zh-CN"/>
        </w:rPr>
        <w:t xml:space="preserve"> can be </w:t>
      </w:r>
      <w:r w:rsidR="008263CD" w:rsidRPr="00E957C4">
        <w:rPr>
          <w:sz w:val="22"/>
          <w:szCs w:val="22"/>
          <w:lang w:eastAsia="zh-CN"/>
        </w:rPr>
        <w:t>configured</w:t>
      </w:r>
      <w:r w:rsidR="008263CD" w:rsidRPr="00E957C4">
        <w:rPr>
          <w:rFonts w:hint="eastAsia"/>
          <w:sz w:val="22"/>
          <w:szCs w:val="22"/>
          <w:lang w:eastAsia="zh-CN"/>
        </w:rPr>
        <w:t xml:space="preserve"> via </w:t>
      </w:r>
      <w:r w:rsidR="008263CD" w:rsidRPr="00E957C4">
        <w:rPr>
          <w:sz w:val="22"/>
          <w:szCs w:val="22"/>
          <w:lang w:eastAsia="zh-CN"/>
        </w:rPr>
        <w:t>Inventory</w:t>
      </w:r>
      <w:r w:rsidR="008263CD" w:rsidRPr="00E957C4">
        <w:rPr>
          <w:rFonts w:hint="eastAsia"/>
          <w:sz w:val="22"/>
          <w:szCs w:val="22"/>
          <w:lang w:eastAsia="zh-CN"/>
        </w:rPr>
        <w:t xml:space="preserve"> </w:t>
      </w:r>
      <w:r w:rsidR="008263CD" w:rsidRPr="00E957C4">
        <w:rPr>
          <w:sz w:val="22"/>
          <w:szCs w:val="22"/>
          <w:lang w:eastAsia="zh-CN"/>
        </w:rPr>
        <w:t>message</w:t>
      </w:r>
      <w:r w:rsidR="008263CD" w:rsidRPr="00E957C4">
        <w:rPr>
          <w:rFonts w:hint="eastAsia"/>
          <w:sz w:val="22"/>
          <w:szCs w:val="22"/>
          <w:lang w:eastAsia="zh-CN"/>
        </w:rPr>
        <w:t xml:space="preserve"> or Reconfigure/Modified via other NGAP message</w:t>
      </w:r>
      <w:r w:rsidR="008263CD" w:rsidRPr="00E957C4">
        <w:rPr>
          <w:sz w:val="22"/>
          <w:szCs w:val="22"/>
          <w:lang w:eastAsia="zh-CN"/>
        </w:rPr>
        <w:t>.</w:t>
      </w:r>
    </w:p>
    <w:p w14:paraId="21E44C1D" w14:textId="7277F781" w:rsidR="002F1A13" w:rsidRPr="00E957C4" w:rsidRDefault="00865B1C" w:rsidP="002F1A13">
      <w:p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rFonts w:hint="eastAsia"/>
          <w:sz w:val="22"/>
          <w:szCs w:val="22"/>
          <w:lang w:eastAsia="zh-CN"/>
        </w:rPr>
        <w:t xml:space="preserve">In conclusion, the following information can be included in </w:t>
      </w:r>
      <w:r w:rsidR="00AE42E3" w:rsidRPr="00E957C4">
        <w:rPr>
          <w:rFonts w:hint="eastAsia"/>
          <w:sz w:val="22"/>
          <w:szCs w:val="22"/>
          <w:lang w:eastAsia="zh-CN"/>
        </w:rPr>
        <w:t xml:space="preserve">A-IoT </w:t>
      </w:r>
      <w:r w:rsidR="00F57885" w:rsidRPr="00E957C4">
        <w:rPr>
          <w:rFonts w:hint="eastAsia"/>
          <w:sz w:val="22"/>
          <w:szCs w:val="22"/>
          <w:lang w:eastAsia="zh-CN"/>
        </w:rPr>
        <w:t>Inventory</w:t>
      </w:r>
      <w:r w:rsidR="00AE42E3" w:rsidRPr="00E957C4">
        <w:rPr>
          <w:rFonts w:hint="eastAsia"/>
          <w:sz w:val="22"/>
          <w:szCs w:val="22"/>
          <w:lang w:eastAsia="zh-CN"/>
        </w:rPr>
        <w:t xml:space="preserve"> message:</w:t>
      </w:r>
    </w:p>
    <w:p w14:paraId="57BFAC79" w14:textId="018784D5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>[M]</w:t>
      </w:r>
      <w:r w:rsidRPr="00E957C4">
        <w:rPr>
          <w:rFonts w:hint="eastAsia"/>
          <w:sz w:val="22"/>
          <w:szCs w:val="22"/>
          <w:lang w:eastAsia="zh-CN"/>
        </w:rPr>
        <w:t xml:space="preserve">a </w:t>
      </w:r>
      <w:r w:rsidRPr="00E957C4">
        <w:rPr>
          <w:sz w:val="22"/>
          <w:szCs w:val="22"/>
          <w:lang w:eastAsia="zh-CN"/>
        </w:rPr>
        <w:t>variable</w:t>
      </w:r>
      <w:r w:rsidRPr="00E957C4">
        <w:rPr>
          <w:rFonts w:hint="eastAsia"/>
          <w:sz w:val="22"/>
          <w:szCs w:val="22"/>
          <w:lang w:eastAsia="zh-CN"/>
        </w:rPr>
        <w:t xml:space="preserve"> length of A-IoT device ID </w:t>
      </w:r>
    </w:p>
    <w:p w14:paraId="4A997B2B" w14:textId="27072268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 xml:space="preserve">[M] Inventory Session ID </w:t>
      </w:r>
    </w:p>
    <w:p w14:paraId="7D16EE65" w14:textId="77777777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 xml:space="preserve">[M] Inventory Area List </w:t>
      </w:r>
    </w:p>
    <w:p w14:paraId="73C4875C" w14:textId="77777777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>[O] Estimated Number of devices</w:t>
      </w:r>
    </w:p>
    <w:p w14:paraId="5589B933" w14:textId="77777777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 xml:space="preserve">[O] Periodicity </w:t>
      </w:r>
    </w:p>
    <w:p w14:paraId="0606269D" w14:textId="77777777" w:rsidR="00FE5BEE" w:rsidRPr="00E957C4" w:rsidRDefault="00654C2E" w:rsidP="00FE5BEE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F57885" w:rsidRPr="00E957C4">
        <w:rPr>
          <w:rFonts w:hint="eastAsia"/>
          <w:b/>
          <w:bCs/>
          <w:sz w:val="22"/>
          <w:szCs w:val="22"/>
          <w:lang w:eastAsia="zh-CN"/>
        </w:rPr>
        <w:t>2: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</w:t>
      </w:r>
      <w:r w:rsidR="00FE5BEE" w:rsidRPr="00E957C4">
        <w:rPr>
          <w:rFonts w:hint="eastAsia"/>
          <w:b/>
          <w:bCs/>
          <w:sz w:val="22"/>
          <w:szCs w:val="22"/>
          <w:lang w:eastAsia="zh-CN"/>
        </w:rPr>
        <w:t>the following information can be included in A-IoT Inventory message:</w:t>
      </w:r>
    </w:p>
    <w:p w14:paraId="35040969" w14:textId="77777777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>[M]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a </w:t>
      </w:r>
      <w:r w:rsidRPr="00E957C4">
        <w:rPr>
          <w:b/>
          <w:bCs/>
          <w:sz w:val="22"/>
          <w:szCs w:val="22"/>
          <w:lang w:eastAsia="zh-CN"/>
        </w:rPr>
        <w:t>variable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length of A-IoT device ID </w:t>
      </w:r>
    </w:p>
    <w:p w14:paraId="76E9D9B5" w14:textId="77777777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 xml:space="preserve">[M] Inventory Session ID </w:t>
      </w:r>
    </w:p>
    <w:p w14:paraId="0451E96C" w14:textId="77777777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 xml:space="preserve">[M] Inventory Area List </w:t>
      </w:r>
    </w:p>
    <w:p w14:paraId="557480AA" w14:textId="77777777" w:rsidR="00FE5BEE" w:rsidRPr="00E957C4" w:rsidRDefault="00FE5BEE" w:rsidP="00FE5BEE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>[O] Estimated Number of devices</w:t>
      </w:r>
    </w:p>
    <w:p w14:paraId="4449F357" w14:textId="04758891" w:rsidR="00F57885" w:rsidRPr="00E957C4" w:rsidRDefault="00FE5BEE" w:rsidP="009B7933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 xml:space="preserve">[O] Periodicity </w:t>
      </w:r>
    </w:p>
    <w:p w14:paraId="50DBCFFF" w14:textId="62BD529F" w:rsidR="00F57885" w:rsidRPr="00F57885" w:rsidRDefault="00F57885" w:rsidP="00F57885">
      <w:pPr>
        <w:pStyle w:val="20"/>
        <w:rPr>
          <w:lang w:eastAsia="zh-CN"/>
        </w:rPr>
      </w:pPr>
      <w:r w:rsidRPr="00F57885">
        <w:rPr>
          <w:rFonts w:hint="eastAsia"/>
          <w:lang w:eastAsia="zh-CN"/>
        </w:rPr>
        <w:t>Content in Command message</w:t>
      </w:r>
    </w:p>
    <w:p w14:paraId="645F7497" w14:textId="66EA55AB" w:rsidR="00F57885" w:rsidRPr="00E957C4" w:rsidRDefault="00F57885" w:rsidP="009B7933">
      <w:pPr>
        <w:spacing w:line="360" w:lineRule="auto"/>
        <w:jc w:val="both"/>
        <w:rPr>
          <w:sz w:val="22"/>
          <w:szCs w:val="22"/>
          <w:lang w:eastAsia="zh-CN"/>
        </w:rPr>
      </w:pPr>
      <w:r w:rsidRPr="00E957C4">
        <w:rPr>
          <w:rFonts w:hint="eastAsia"/>
          <w:sz w:val="22"/>
          <w:szCs w:val="22"/>
          <w:lang w:eastAsia="zh-CN"/>
        </w:rPr>
        <w:t xml:space="preserve">In </w:t>
      </w:r>
      <w:r w:rsidRPr="00E957C4">
        <w:rPr>
          <w:sz w:val="22"/>
          <w:szCs w:val="22"/>
          <w:lang w:eastAsia="zh-CN"/>
        </w:rPr>
        <w:t>addition</w:t>
      </w:r>
      <w:r w:rsidRPr="00E957C4">
        <w:rPr>
          <w:rFonts w:hint="eastAsia"/>
          <w:sz w:val="22"/>
          <w:szCs w:val="22"/>
          <w:lang w:eastAsia="zh-CN"/>
        </w:rPr>
        <w:t>, since the</w:t>
      </w:r>
      <w:r w:rsidRPr="00E957C4">
        <w:rPr>
          <w:sz w:val="22"/>
          <w:szCs w:val="22"/>
          <w:lang w:eastAsia="zh-CN"/>
        </w:rPr>
        <w:t xml:space="preserve"> Commands refers to an instruction (e.g., </w:t>
      </w:r>
      <w:proofErr w:type="spellStart"/>
      <w:r w:rsidRPr="00E957C4">
        <w:rPr>
          <w:sz w:val="22"/>
          <w:szCs w:val="22"/>
          <w:lang w:eastAsia="zh-CN"/>
        </w:rPr>
        <w:t>Read</w:t>
      </w:r>
      <w:r w:rsidR="00FE5BEE" w:rsidRPr="00E957C4">
        <w:rPr>
          <w:rFonts w:hint="eastAsia"/>
          <w:sz w:val="22"/>
          <w:szCs w:val="22"/>
          <w:lang w:eastAsia="zh-CN"/>
        </w:rPr>
        <w:t>,</w:t>
      </w:r>
      <w:r w:rsidRPr="00E957C4">
        <w:rPr>
          <w:sz w:val="22"/>
          <w:szCs w:val="22"/>
          <w:lang w:eastAsia="zh-CN"/>
        </w:rPr>
        <w:t>Write</w:t>
      </w:r>
      <w:proofErr w:type="spellEnd"/>
      <w:r w:rsidRPr="00E957C4">
        <w:rPr>
          <w:sz w:val="22"/>
          <w:szCs w:val="22"/>
          <w:lang w:eastAsia="zh-CN"/>
        </w:rPr>
        <w:t>, Disable) sent by an AF to an Ambient IoT Device, are end-to-end protected between AF and Ambient IoT Device</w:t>
      </w:r>
      <w:r w:rsidRPr="00E957C4">
        <w:rPr>
          <w:rFonts w:hint="eastAsia"/>
          <w:sz w:val="22"/>
          <w:szCs w:val="22"/>
          <w:lang w:eastAsia="zh-CN"/>
        </w:rPr>
        <w:t>, t</w:t>
      </w:r>
      <w:r w:rsidRPr="00E957C4">
        <w:rPr>
          <w:sz w:val="22"/>
          <w:szCs w:val="22"/>
          <w:lang w:eastAsia="zh-CN"/>
        </w:rPr>
        <w:t>he AMF may include one or more Commands information in Paging message.</w:t>
      </w:r>
      <w:r w:rsidRPr="00E957C4">
        <w:rPr>
          <w:rFonts w:hint="eastAsia"/>
          <w:sz w:val="22"/>
          <w:szCs w:val="22"/>
          <w:lang w:eastAsia="zh-CN"/>
        </w:rPr>
        <w:t xml:space="preserve"> Therefore, the Command Information </w:t>
      </w:r>
      <w:r w:rsidR="00FE5BEE" w:rsidRPr="00E957C4">
        <w:rPr>
          <w:rFonts w:hint="eastAsia"/>
          <w:sz w:val="22"/>
          <w:szCs w:val="22"/>
          <w:lang w:eastAsia="zh-CN"/>
        </w:rPr>
        <w:t>with</w:t>
      </w:r>
      <w:r w:rsidRPr="00E957C4">
        <w:rPr>
          <w:rFonts w:hint="eastAsia"/>
          <w:sz w:val="22"/>
          <w:szCs w:val="22"/>
          <w:lang w:eastAsia="zh-CN"/>
        </w:rPr>
        <w:t xml:space="preserve"> String type can be also included in </w:t>
      </w:r>
      <w:r w:rsidR="00FE5BEE" w:rsidRPr="00E957C4">
        <w:rPr>
          <w:rFonts w:hint="eastAsia"/>
          <w:sz w:val="22"/>
          <w:szCs w:val="22"/>
          <w:lang w:eastAsia="zh-CN"/>
        </w:rPr>
        <w:t>Command</w:t>
      </w:r>
      <w:r w:rsidRPr="00E957C4">
        <w:rPr>
          <w:rFonts w:hint="eastAsia"/>
          <w:sz w:val="22"/>
          <w:szCs w:val="22"/>
          <w:lang w:eastAsia="zh-CN"/>
        </w:rPr>
        <w:t xml:space="preserve"> message.</w:t>
      </w:r>
      <w:r w:rsidR="00FE5BEE" w:rsidRPr="00E957C4">
        <w:rPr>
          <w:rFonts w:hint="eastAsia"/>
          <w:sz w:val="22"/>
          <w:szCs w:val="22"/>
          <w:lang w:eastAsia="zh-CN"/>
        </w:rPr>
        <w:t xml:space="preserve"> Additionally, the usage of </w:t>
      </w:r>
      <w:r w:rsidR="00FE5BEE" w:rsidRPr="00E957C4">
        <w:rPr>
          <w:sz w:val="22"/>
          <w:szCs w:val="22"/>
          <w:lang w:eastAsia="zh-CN"/>
        </w:rPr>
        <w:t>Command (e.g., Read</w:t>
      </w:r>
      <w:r w:rsidR="00FE5BEE" w:rsidRPr="00E957C4">
        <w:rPr>
          <w:rFonts w:hint="eastAsia"/>
          <w:sz w:val="22"/>
          <w:szCs w:val="22"/>
          <w:lang w:eastAsia="zh-CN"/>
        </w:rPr>
        <w:t xml:space="preserve">, </w:t>
      </w:r>
      <w:r w:rsidR="00FE5BEE" w:rsidRPr="00E957C4">
        <w:rPr>
          <w:sz w:val="22"/>
          <w:szCs w:val="22"/>
          <w:lang w:eastAsia="zh-CN"/>
        </w:rPr>
        <w:t>Write, Disable)</w:t>
      </w:r>
      <w:r w:rsidR="00FE5BEE" w:rsidRPr="00E957C4">
        <w:rPr>
          <w:rFonts w:hint="eastAsia"/>
          <w:sz w:val="22"/>
          <w:szCs w:val="22"/>
          <w:lang w:eastAsia="zh-CN"/>
        </w:rPr>
        <w:t xml:space="preserve"> is also need to be contained in Command Message.</w:t>
      </w:r>
    </w:p>
    <w:p w14:paraId="561306CE" w14:textId="2ED99B30" w:rsidR="00FE5BEE" w:rsidRPr="00E957C4" w:rsidRDefault="00FE5BEE" w:rsidP="009B7933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rFonts w:hint="eastAsia"/>
          <w:b/>
          <w:bCs/>
          <w:sz w:val="22"/>
          <w:szCs w:val="22"/>
          <w:lang w:eastAsia="zh-CN"/>
        </w:rPr>
        <w:lastRenderedPageBreak/>
        <w:t xml:space="preserve">Proposal 3: the Command Information with String type and the usage of </w:t>
      </w:r>
      <w:r w:rsidRPr="00E957C4">
        <w:rPr>
          <w:b/>
          <w:bCs/>
          <w:sz w:val="22"/>
          <w:szCs w:val="22"/>
          <w:lang w:eastAsia="zh-CN"/>
        </w:rPr>
        <w:t>Command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are contained in Command Message.</w:t>
      </w:r>
    </w:p>
    <w:p w14:paraId="4336BFEC" w14:textId="6674BDAB" w:rsidR="00A81831" w:rsidRPr="00A81831" w:rsidRDefault="00A81831" w:rsidP="00A81831">
      <w:pPr>
        <w:pStyle w:val="20"/>
        <w:rPr>
          <w:lang w:eastAsia="zh-CN"/>
        </w:rPr>
      </w:pPr>
      <w:r w:rsidRPr="00A81831">
        <w:rPr>
          <w:lang w:eastAsia="zh-CN"/>
        </w:rPr>
        <w:t xml:space="preserve">Device </w:t>
      </w:r>
      <w:r w:rsidR="00201282">
        <w:rPr>
          <w:rFonts w:hint="eastAsia"/>
          <w:lang w:eastAsia="zh-CN"/>
        </w:rPr>
        <w:t>C</w:t>
      </w:r>
      <w:r w:rsidRPr="00A81831">
        <w:rPr>
          <w:lang w:eastAsia="zh-CN"/>
        </w:rPr>
        <w:t>ontext</w:t>
      </w:r>
    </w:p>
    <w:p w14:paraId="54CE4C75" w14:textId="0D72F53D" w:rsidR="004B44A5" w:rsidRPr="00E957C4" w:rsidRDefault="007D39E0" w:rsidP="008D08F3">
      <w:pPr>
        <w:spacing w:line="360" w:lineRule="auto"/>
        <w:rPr>
          <w:rFonts w:eastAsia="宋体"/>
          <w:sz w:val="22"/>
          <w:szCs w:val="22"/>
          <w:lang w:eastAsia="zh-CN"/>
        </w:rPr>
      </w:pPr>
      <w:r w:rsidRPr="00E957C4">
        <w:rPr>
          <w:rFonts w:hint="eastAsia"/>
          <w:sz w:val="22"/>
          <w:szCs w:val="22"/>
          <w:lang w:eastAsia="zh-CN"/>
        </w:rPr>
        <w:t xml:space="preserve">In legacy NR </w:t>
      </w:r>
      <w:r w:rsidR="00812464" w:rsidRPr="00E957C4">
        <w:rPr>
          <w:sz w:val="22"/>
          <w:szCs w:val="22"/>
          <w:lang w:eastAsia="zh-CN"/>
        </w:rPr>
        <w:t>mechanism,</w:t>
      </w:r>
      <w:r w:rsidRPr="00E957C4">
        <w:rPr>
          <w:rFonts w:hint="eastAsia"/>
          <w:sz w:val="22"/>
          <w:szCs w:val="22"/>
          <w:lang w:eastAsia="zh-CN"/>
        </w:rPr>
        <w:t xml:space="preserve"> the UE </w:t>
      </w:r>
      <w:r w:rsidR="00812464" w:rsidRPr="00E957C4">
        <w:rPr>
          <w:sz w:val="22"/>
          <w:szCs w:val="22"/>
          <w:lang w:eastAsia="zh-CN"/>
        </w:rPr>
        <w:t>context</w:t>
      </w:r>
      <w:r w:rsidRPr="00E957C4">
        <w:rPr>
          <w:rFonts w:hint="eastAsia"/>
          <w:sz w:val="22"/>
          <w:szCs w:val="22"/>
          <w:lang w:eastAsia="zh-CN"/>
        </w:rPr>
        <w:t xml:space="preserve"> management consists of </w:t>
      </w:r>
      <w:r w:rsidR="001406F7" w:rsidRPr="00E957C4">
        <w:rPr>
          <w:rFonts w:hint="eastAsia"/>
          <w:sz w:val="22"/>
          <w:szCs w:val="22"/>
          <w:lang w:eastAsia="zh-CN"/>
        </w:rPr>
        <w:t xml:space="preserve">at least </w:t>
      </w:r>
      <w:r w:rsidR="008D08F3" w:rsidRPr="00E957C4">
        <w:rPr>
          <w:sz w:val="22"/>
          <w:szCs w:val="22"/>
          <w:lang w:eastAsia="zh-CN"/>
        </w:rPr>
        <w:t>Initia</w:t>
      </w:r>
      <w:r w:rsidR="008D08F3" w:rsidRPr="00E957C4">
        <w:rPr>
          <w:rFonts w:hint="eastAsia"/>
          <w:sz w:val="22"/>
          <w:szCs w:val="22"/>
          <w:lang w:eastAsia="zh-CN"/>
        </w:rPr>
        <w:t>l UE context request/</w:t>
      </w:r>
      <w:r w:rsidR="008D08F3" w:rsidRPr="00E957C4">
        <w:rPr>
          <w:sz w:val="22"/>
          <w:szCs w:val="22"/>
          <w:lang w:eastAsia="zh-CN"/>
        </w:rPr>
        <w:t>medication</w:t>
      </w:r>
      <w:r w:rsidR="008D08F3" w:rsidRPr="00E957C4">
        <w:rPr>
          <w:rFonts w:hint="eastAsia"/>
          <w:sz w:val="22"/>
          <w:szCs w:val="22"/>
          <w:lang w:eastAsia="zh-CN"/>
        </w:rPr>
        <w:t xml:space="preserve">/release </w:t>
      </w:r>
      <w:r w:rsidR="001406F7" w:rsidRPr="00E957C4">
        <w:rPr>
          <w:sz w:val="22"/>
          <w:szCs w:val="22"/>
          <w:lang w:eastAsia="zh-CN"/>
        </w:rPr>
        <w:t>procedures</w:t>
      </w:r>
      <w:r w:rsidR="008D08F3" w:rsidRPr="00E957C4">
        <w:rPr>
          <w:rFonts w:hint="eastAsia"/>
          <w:sz w:val="22"/>
          <w:szCs w:val="22"/>
          <w:lang w:eastAsia="zh-CN"/>
        </w:rPr>
        <w:t xml:space="preserve">. </w:t>
      </w:r>
      <w:r w:rsidR="0053631E" w:rsidRPr="00E957C4">
        <w:rPr>
          <w:rFonts w:hint="eastAsia"/>
          <w:sz w:val="22"/>
          <w:szCs w:val="22"/>
          <w:lang w:eastAsia="zh-CN"/>
        </w:rPr>
        <w:t xml:space="preserve">In these </w:t>
      </w:r>
      <w:r w:rsidR="00422009" w:rsidRPr="00E957C4">
        <w:rPr>
          <w:sz w:val="22"/>
          <w:szCs w:val="22"/>
          <w:lang w:eastAsia="zh-CN"/>
        </w:rPr>
        <w:t>procedures,</w:t>
      </w:r>
      <w:r w:rsidR="0053631E" w:rsidRPr="00E957C4">
        <w:rPr>
          <w:rFonts w:hint="eastAsia"/>
          <w:sz w:val="22"/>
          <w:szCs w:val="22"/>
          <w:lang w:eastAsia="zh-CN"/>
        </w:rPr>
        <w:t xml:space="preserve"> both AMF and RAN allocate</w:t>
      </w:r>
      <w:r w:rsidR="000F2A82" w:rsidRPr="00E957C4">
        <w:rPr>
          <w:rFonts w:hint="eastAsia"/>
          <w:sz w:val="22"/>
          <w:szCs w:val="22"/>
          <w:lang w:eastAsia="zh-CN"/>
        </w:rPr>
        <w:t xml:space="preserve"> or reallocate the </w:t>
      </w:r>
      <w:r w:rsidR="000F2A82" w:rsidRPr="00E957C4">
        <w:rPr>
          <w:sz w:val="22"/>
          <w:szCs w:val="22"/>
          <w:lang w:eastAsia="zh-CN"/>
        </w:rPr>
        <w:t>corresponding</w:t>
      </w:r>
      <w:r w:rsidR="0053631E" w:rsidRPr="00E957C4">
        <w:rPr>
          <w:rFonts w:hint="eastAsia"/>
          <w:sz w:val="22"/>
          <w:szCs w:val="22"/>
          <w:lang w:eastAsia="zh-CN"/>
        </w:rPr>
        <w:t xml:space="preserve"> UE </w:t>
      </w:r>
      <w:r w:rsidR="009C08D7" w:rsidRPr="00E957C4">
        <w:rPr>
          <w:sz w:val="22"/>
          <w:szCs w:val="22"/>
          <w:lang w:eastAsia="zh-CN"/>
        </w:rPr>
        <w:t>ID,</w:t>
      </w:r>
      <w:r w:rsidR="000F2A82" w:rsidRPr="00E957C4">
        <w:rPr>
          <w:rFonts w:hint="eastAsia"/>
          <w:bCs/>
          <w:iCs/>
          <w:sz w:val="22"/>
          <w:szCs w:val="22"/>
          <w:lang w:eastAsia="zh-CN"/>
        </w:rPr>
        <w:t xml:space="preserve"> mobility restriction, security configuration, slice configuration, and etc</w:t>
      </w:r>
      <w:r w:rsidR="00686568" w:rsidRPr="00E957C4">
        <w:rPr>
          <w:rFonts w:hint="eastAsia"/>
          <w:bCs/>
          <w:iCs/>
          <w:sz w:val="22"/>
          <w:szCs w:val="22"/>
          <w:lang w:eastAsia="zh-CN"/>
        </w:rPr>
        <w:t xml:space="preserve">. With </w:t>
      </w:r>
      <w:r w:rsidR="00D91262" w:rsidRPr="00E957C4">
        <w:rPr>
          <w:bCs/>
          <w:iCs/>
          <w:sz w:val="22"/>
          <w:szCs w:val="22"/>
          <w:lang w:eastAsia="zh-CN"/>
        </w:rPr>
        <w:t>this information</w:t>
      </w:r>
      <w:r w:rsidR="00686568" w:rsidRPr="00E957C4">
        <w:rPr>
          <w:rFonts w:hint="eastAsia"/>
          <w:bCs/>
          <w:iCs/>
          <w:sz w:val="22"/>
          <w:szCs w:val="22"/>
          <w:lang w:eastAsia="zh-CN"/>
        </w:rPr>
        <w:t>, RAN may configure or reconfigure SRB or DRB configuration for UE.</w:t>
      </w:r>
      <w:r w:rsidR="0053631E" w:rsidRPr="00E957C4">
        <w:rPr>
          <w:rFonts w:eastAsia="宋体"/>
          <w:sz w:val="22"/>
          <w:szCs w:val="22"/>
          <w:lang w:eastAsia="zh-CN"/>
        </w:rPr>
        <w:t xml:space="preserve"> </w:t>
      </w:r>
      <w:r w:rsidR="004B44A5" w:rsidRPr="00E957C4">
        <w:rPr>
          <w:rFonts w:eastAsia="宋体" w:hint="eastAsia"/>
          <w:sz w:val="22"/>
          <w:szCs w:val="22"/>
          <w:lang w:eastAsia="zh-CN"/>
        </w:rPr>
        <w:t>In RAN3</w:t>
      </w:r>
      <w:r w:rsidR="00F57885" w:rsidRPr="00E957C4">
        <w:rPr>
          <w:rFonts w:eastAsia="宋体" w:hint="eastAsia"/>
          <w:sz w:val="22"/>
          <w:szCs w:val="22"/>
          <w:lang w:eastAsia="zh-CN"/>
        </w:rPr>
        <w:t>#124</w:t>
      </w:r>
      <w:r w:rsidR="004B44A5" w:rsidRPr="00E957C4">
        <w:rPr>
          <w:rFonts w:eastAsia="宋体" w:hint="eastAsia"/>
          <w:sz w:val="22"/>
          <w:szCs w:val="22"/>
          <w:lang w:eastAsia="zh-CN"/>
        </w:rPr>
        <w:t xml:space="preserve"> meeting, the </w:t>
      </w:r>
      <w:r w:rsidR="004B44A5" w:rsidRPr="00E957C4">
        <w:rPr>
          <w:rFonts w:eastAsia="宋体"/>
          <w:sz w:val="22"/>
          <w:szCs w:val="22"/>
          <w:lang w:eastAsia="zh-CN"/>
        </w:rPr>
        <w:t>definition</w:t>
      </w:r>
      <w:r w:rsidR="004B44A5" w:rsidRPr="00E957C4">
        <w:rPr>
          <w:rFonts w:eastAsia="宋体" w:hint="eastAsia"/>
          <w:sz w:val="22"/>
          <w:szCs w:val="22"/>
          <w:lang w:eastAsia="zh-CN"/>
        </w:rPr>
        <w:t xml:space="preserve"> of Device Context</w:t>
      </w:r>
      <w:r w:rsidR="00E95B12" w:rsidRPr="00E957C4">
        <w:rPr>
          <w:rFonts w:eastAsia="宋体" w:hint="eastAsia"/>
          <w:sz w:val="22"/>
          <w:szCs w:val="22"/>
          <w:lang w:eastAsia="zh-CN"/>
        </w:rPr>
        <w:t xml:space="preserve"> in RAN/reader side</w:t>
      </w:r>
      <w:r w:rsidR="004B44A5" w:rsidRPr="00E957C4">
        <w:rPr>
          <w:rFonts w:eastAsia="宋体" w:hint="eastAsia"/>
          <w:sz w:val="22"/>
          <w:szCs w:val="22"/>
          <w:lang w:eastAsia="zh-CN"/>
        </w:rPr>
        <w:t xml:space="preserve"> was not reached consensus.</w:t>
      </w:r>
      <w:r w:rsidR="006B4F4E" w:rsidRPr="00E957C4">
        <w:rPr>
          <w:rFonts w:eastAsia="宋体" w:hint="eastAsia"/>
          <w:sz w:val="22"/>
          <w:szCs w:val="22"/>
          <w:lang w:eastAsia="zh-CN"/>
        </w:rPr>
        <w:t xml:space="preserve"> </w:t>
      </w:r>
      <w:r w:rsidR="00F73143" w:rsidRPr="00E957C4">
        <w:rPr>
          <w:rFonts w:eastAsia="宋体" w:hint="eastAsia"/>
          <w:sz w:val="22"/>
          <w:szCs w:val="22"/>
          <w:lang w:eastAsia="zh-CN"/>
        </w:rPr>
        <w:t xml:space="preserve">At least </w:t>
      </w:r>
      <w:r w:rsidR="0025020E" w:rsidRPr="00E957C4">
        <w:rPr>
          <w:rFonts w:hint="eastAsia"/>
          <w:sz w:val="22"/>
          <w:szCs w:val="22"/>
          <w:lang w:eastAsia="zh-CN"/>
        </w:rPr>
        <w:t xml:space="preserve">RAN/reader </w:t>
      </w:r>
      <w:r w:rsidR="006942A0" w:rsidRPr="00E957C4">
        <w:rPr>
          <w:rFonts w:hint="eastAsia"/>
          <w:sz w:val="22"/>
          <w:szCs w:val="22"/>
          <w:lang w:eastAsia="zh-CN"/>
        </w:rPr>
        <w:t xml:space="preserve">may respond </w:t>
      </w:r>
      <w:r w:rsidR="006942A0" w:rsidRPr="00E957C4">
        <w:rPr>
          <w:sz w:val="22"/>
          <w:szCs w:val="22"/>
          <w:lang w:eastAsia="zh-CN"/>
        </w:rPr>
        <w:t>inventory</w:t>
      </w:r>
      <w:r w:rsidR="006942A0" w:rsidRPr="00E957C4">
        <w:rPr>
          <w:rFonts w:hint="eastAsia"/>
          <w:sz w:val="22"/>
          <w:szCs w:val="22"/>
          <w:lang w:eastAsia="zh-CN"/>
        </w:rPr>
        <w:t>, NAS message</w:t>
      </w:r>
      <w:r w:rsidR="0025020E" w:rsidRPr="00E957C4">
        <w:rPr>
          <w:rFonts w:hint="eastAsia"/>
          <w:sz w:val="22"/>
          <w:szCs w:val="22"/>
          <w:lang w:eastAsia="zh-CN"/>
        </w:rPr>
        <w:t xml:space="preserve">, </w:t>
      </w:r>
      <w:r w:rsidR="006942A0" w:rsidRPr="00E957C4">
        <w:rPr>
          <w:rFonts w:hint="eastAsia"/>
          <w:sz w:val="22"/>
          <w:szCs w:val="22"/>
          <w:lang w:eastAsia="zh-CN"/>
        </w:rPr>
        <w:t>command,</w:t>
      </w:r>
      <w:r w:rsidR="0025020E" w:rsidRPr="00E957C4">
        <w:rPr>
          <w:rFonts w:hint="eastAsia"/>
          <w:sz w:val="22"/>
          <w:szCs w:val="22"/>
          <w:lang w:eastAsia="zh-CN"/>
        </w:rPr>
        <w:t xml:space="preserve"> the </w:t>
      </w:r>
      <w:r w:rsidR="0025020E" w:rsidRPr="00E957C4">
        <w:rPr>
          <w:sz w:val="22"/>
          <w:szCs w:val="22"/>
        </w:rPr>
        <w:t>temporarily</w:t>
      </w:r>
      <w:r w:rsidR="0025020E" w:rsidRPr="00E957C4">
        <w:rPr>
          <w:rFonts w:hint="eastAsia"/>
          <w:sz w:val="22"/>
          <w:szCs w:val="22"/>
          <w:lang w:eastAsia="zh-CN"/>
        </w:rPr>
        <w:t xml:space="preserve"> device ID </w:t>
      </w:r>
      <w:r w:rsidR="006942A0" w:rsidRPr="00E957C4">
        <w:rPr>
          <w:rFonts w:hint="eastAsia"/>
          <w:sz w:val="22"/>
          <w:szCs w:val="22"/>
          <w:lang w:eastAsia="zh-CN"/>
        </w:rPr>
        <w:t xml:space="preserve">needs to be contained in </w:t>
      </w:r>
      <w:r w:rsidR="006942A0" w:rsidRPr="00E957C4">
        <w:rPr>
          <w:sz w:val="22"/>
          <w:szCs w:val="22"/>
          <w:lang w:eastAsia="zh-CN"/>
        </w:rPr>
        <w:t>corresponding</w:t>
      </w:r>
      <w:r w:rsidR="006942A0" w:rsidRPr="00E957C4">
        <w:rPr>
          <w:rFonts w:hint="eastAsia"/>
          <w:sz w:val="22"/>
          <w:szCs w:val="22"/>
          <w:lang w:eastAsia="zh-CN"/>
        </w:rPr>
        <w:t xml:space="preserve"> message</w:t>
      </w:r>
      <w:r w:rsidR="0025020E" w:rsidRPr="00E957C4">
        <w:rPr>
          <w:rFonts w:hint="eastAsia"/>
          <w:sz w:val="22"/>
          <w:szCs w:val="22"/>
          <w:lang w:eastAsia="zh-CN"/>
        </w:rPr>
        <w:t xml:space="preserve">. </w:t>
      </w:r>
      <w:r w:rsidR="006B4F4E" w:rsidRPr="00E957C4">
        <w:rPr>
          <w:sz w:val="22"/>
          <w:szCs w:val="22"/>
          <w:lang w:eastAsia="zh-CN"/>
        </w:rPr>
        <w:t>O</w:t>
      </w:r>
      <w:r w:rsidR="006B4F4E" w:rsidRPr="00E957C4">
        <w:rPr>
          <w:rFonts w:hint="eastAsia"/>
          <w:sz w:val="22"/>
          <w:szCs w:val="22"/>
          <w:lang w:eastAsia="zh-CN"/>
        </w:rPr>
        <w:t xml:space="preserve">ther information contained in device context depends on SA2 </w:t>
      </w:r>
      <w:r w:rsidR="006B4F4E" w:rsidRPr="00E957C4">
        <w:rPr>
          <w:sz w:val="22"/>
          <w:szCs w:val="22"/>
          <w:lang w:eastAsia="zh-CN"/>
        </w:rPr>
        <w:t>progress</w:t>
      </w:r>
      <w:r w:rsidR="006B4F4E" w:rsidRPr="00E957C4">
        <w:rPr>
          <w:rFonts w:hint="eastAsia"/>
          <w:sz w:val="22"/>
          <w:szCs w:val="22"/>
          <w:lang w:eastAsia="zh-CN"/>
        </w:rPr>
        <w:t xml:space="preserve">. </w:t>
      </w:r>
    </w:p>
    <w:p w14:paraId="6DC4BA50" w14:textId="7A88DF11" w:rsidR="007F64B8" w:rsidRPr="00E957C4" w:rsidRDefault="007F64B8" w:rsidP="008D08F3">
      <w:pPr>
        <w:spacing w:line="360" w:lineRule="auto"/>
        <w:rPr>
          <w:b/>
          <w:bCs/>
          <w:sz w:val="22"/>
          <w:szCs w:val="22"/>
          <w:lang w:eastAsia="zh-CN"/>
        </w:rPr>
      </w:pPr>
      <w:r w:rsidRPr="00E957C4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6A3FAE" w:rsidRPr="00E957C4">
        <w:rPr>
          <w:rFonts w:hint="eastAsia"/>
          <w:b/>
          <w:bCs/>
          <w:sz w:val="22"/>
          <w:szCs w:val="22"/>
          <w:lang w:eastAsia="zh-CN"/>
        </w:rPr>
        <w:t>4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: </w:t>
      </w:r>
      <w:r w:rsidR="00673B42" w:rsidRPr="00E957C4">
        <w:rPr>
          <w:rFonts w:hint="eastAsia"/>
          <w:b/>
          <w:bCs/>
          <w:sz w:val="22"/>
          <w:szCs w:val="22"/>
          <w:lang w:eastAsia="zh-CN"/>
        </w:rPr>
        <w:t xml:space="preserve">At least </w:t>
      </w:r>
      <w:r w:rsidR="00673B42" w:rsidRPr="00E957C4">
        <w:rPr>
          <w:b/>
          <w:bCs/>
          <w:sz w:val="22"/>
          <w:szCs w:val="22"/>
          <w:lang w:eastAsia="zh-CN"/>
        </w:rPr>
        <w:t>temporarily</w:t>
      </w:r>
      <w:r w:rsidR="00673B42" w:rsidRPr="00E957C4">
        <w:rPr>
          <w:rFonts w:hint="eastAsia"/>
          <w:b/>
          <w:bCs/>
          <w:sz w:val="22"/>
          <w:szCs w:val="22"/>
          <w:lang w:eastAsia="zh-CN"/>
        </w:rPr>
        <w:t xml:space="preserve"> device ID needs to be contained in </w:t>
      </w:r>
      <w:r w:rsidR="00673B42" w:rsidRPr="00E957C4">
        <w:rPr>
          <w:b/>
          <w:bCs/>
          <w:sz w:val="22"/>
          <w:szCs w:val="22"/>
          <w:lang w:eastAsia="zh-CN"/>
        </w:rPr>
        <w:t>corresponding</w:t>
      </w:r>
      <w:r w:rsidR="00673B42" w:rsidRPr="00E957C4">
        <w:rPr>
          <w:rFonts w:hint="eastAsia"/>
          <w:b/>
          <w:bCs/>
          <w:sz w:val="22"/>
          <w:szCs w:val="22"/>
          <w:lang w:eastAsia="zh-CN"/>
        </w:rPr>
        <w:t xml:space="preserve"> message. </w:t>
      </w:r>
      <w:r w:rsidR="00673B42" w:rsidRPr="00E957C4">
        <w:rPr>
          <w:b/>
          <w:bCs/>
          <w:sz w:val="22"/>
          <w:szCs w:val="22"/>
          <w:lang w:eastAsia="zh-CN"/>
        </w:rPr>
        <w:t>O</w:t>
      </w:r>
      <w:r w:rsidR="00673B42" w:rsidRPr="00E957C4">
        <w:rPr>
          <w:rFonts w:hint="eastAsia"/>
          <w:b/>
          <w:bCs/>
          <w:sz w:val="22"/>
          <w:szCs w:val="22"/>
          <w:lang w:eastAsia="zh-CN"/>
        </w:rPr>
        <w:t xml:space="preserve">ther information contained in device context depends on SA2 </w:t>
      </w:r>
      <w:r w:rsidR="00673B42" w:rsidRPr="00E957C4">
        <w:rPr>
          <w:b/>
          <w:bCs/>
          <w:sz w:val="22"/>
          <w:szCs w:val="22"/>
          <w:lang w:eastAsia="zh-CN"/>
        </w:rPr>
        <w:t>progress</w:t>
      </w:r>
      <w:r w:rsidR="00673B42" w:rsidRPr="00E957C4">
        <w:rPr>
          <w:rFonts w:hint="eastAsia"/>
          <w:b/>
          <w:bCs/>
          <w:sz w:val="22"/>
          <w:szCs w:val="22"/>
          <w:lang w:eastAsia="zh-CN"/>
        </w:rPr>
        <w:t>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Pr="00E957C4" w:rsidRDefault="00A356BC" w:rsidP="0070373A">
      <w:pPr>
        <w:rPr>
          <w:sz w:val="22"/>
          <w:szCs w:val="22"/>
          <w:lang w:eastAsia="zh-CN"/>
        </w:rPr>
      </w:pPr>
      <w:r w:rsidRPr="00E957C4">
        <w:rPr>
          <w:sz w:val="22"/>
          <w:szCs w:val="22"/>
          <w:lang w:eastAsia="zh-CN"/>
        </w:rPr>
        <w:t>Based on the above analysis, we have the following proposals:</w:t>
      </w:r>
    </w:p>
    <w:p w14:paraId="0B4BA486" w14:textId="7F75CF08" w:rsidR="009410AC" w:rsidRPr="00E957C4" w:rsidRDefault="009410AC" w:rsidP="009410AC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rFonts w:hint="eastAsia"/>
          <w:b/>
          <w:bCs/>
          <w:sz w:val="22"/>
          <w:szCs w:val="22"/>
          <w:lang w:eastAsia="zh-CN"/>
        </w:rPr>
        <w:t xml:space="preserve">Proposal 1: To specify a few new </w:t>
      </w:r>
      <w:r w:rsidRPr="00E957C4">
        <w:rPr>
          <w:b/>
          <w:bCs/>
          <w:sz w:val="22"/>
          <w:szCs w:val="22"/>
          <w:lang w:eastAsia="zh-CN"/>
        </w:rPr>
        <w:t>procedures (</w:t>
      </w:r>
      <w:r w:rsidRPr="00E957C4">
        <w:rPr>
          <w:rFonts w:hint="eastAsia"/>
          <w:b/>
          <w:bCs/>
          <w:sz w:val="22"/>
          <w:szCs w:val="22"/>
          <w:lang w:eastAsia="zh-CN"/>
        </w:rPr>
        <w:t>e.g., paging)</w:t>
      </w:r>
      <w:r w:rsidRPr="00E957C4">
        <w:rPr>
          <w:b/>
          <w:bCs/>
          <w:sz w:val="22"/>
          <w:szCs w:val="22"/>
          <w:lang w:eastAsia="zh-CN"/>
        </w:rPr>
        <w:t xml:space="preserve"> 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in NG interface to support </w:t>
      </w:r>
      <w:r w:rsidRPr="00E957C4">
        <w:rPr>
          <w:b/>
          <w:bCs/>
          <w:sz w:val="22"/>
          <w:szCs w:val="22"/>
          <w:lang w:eastAsia="zh-CN"/>
        </w:rPr>
        <w:t>Ambient IoT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scenario rather than to extend the </w:t>
      </w:r>
      <w:r w:rsidRPr="00E957C4">
        <w:rPr>
          <w:b/>
          <w:bCs/>
          <w:sz w:val="22"/>
          <w:szCs w:val="22"/>
          <w:lang w:eastAsia="zh-CN"/>
        </w:rPr>
        <w:t>existing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NGAP message</w:t>
      </w:r>
      <w:r w:rsidR="00143C31">
        <w:rPr>
          <w:rFonts w:hint="eastAsia"/>
          <w:b/>
          <w:bCs/>
          <w:sz w:val="22"/>
          <w:szCs w:val="22"/>
          <w:lang w:eastAsia="zh-CN"/>
        </w:rPr>
        <w:t xml:space="preserve"> for both Topology 1 and 2</w:t>
      </w:r>
      <w:r w:rsidRPr="00E957C4">
        <w:rPr>
          <w:rFonts w:hint="eastAsia"/>
          <w:b/>
          <w:bCs/>
          <w:sz w:val="22"/>
          <w:szCs w:val="22"/>
          <w:lang w:eastAsia="zh-CN"/>
        </w:rPr>
        <w:t>.</w:t>
      </w:r>
    </w:p>
    <w:p w14:paraId="3D07AAEA" w14:textId="77777777" w:rsidR="001826CA" w:rsidRPr="00E957C4" w:rsidRDefault="001826CA" w:rsidP="001826CA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rFonts w:hint="eastAsia"/>
          <w:b/>
          <w:bCs/>
          <w:sz w:val="22"/>
          <w:szCs w:val="22"/>
          <w:lang w:eastAsia="zh-CN"/>
        </w:rPr>
        <w:t>Proposal 2: the following information can be included in A-IoT Inventory message:</w:t>
      </w:r>
    </w:p>
    <w:p w14:paraId="6A34AA99" w14:textId="77777777" w:rsidR="001826CA" w:rsidRPr="00E957C4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>[M]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a </w:t>
      </w:r>
      <w:r w:rsidRPr="00E957C4">
        <w:rPr>
          <w:b/>
          <w:bCs/>
          <w:sz w:val="22"/>
          <w:szCs w:val="22"/>
          <w:lang w:eastAsia="zh-CN"/>
        </w:rPr>
        <w:t>variable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length of A-IoT device ID </w:t>
      </w:r>
    </w:p>
    <w:p w14:paraId="01819663" w14:textId="77777777" w:rsidR="001826CA" w:rsidRPr="00E957C4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 xml:space="preserve">[M] Inventory Session ID </w:t>
      </w:r>
    </w:p>
    <w:p w14:paraId="63730F88" w14:textId="77777777" w:rsidR="001826CA" w:rsidRPr="00E957C4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 xml:space="preserve">[M] Inventory Area List </w:t>
      </w:r>
    </w:p>
    <w:p w14:paraId="5027BDC2" w14:textId="77777777" w:rsidR="001826CA" w:rsidRPr="00E957C4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>[O] Estimated Number of devices</w:t>
      </w:r>
    </w:p>
    <w:p w14:paraId="1FA78941" w14:textId="77777777" w:rsidR="001826CA" w:rsidRPr="00E957C4" w:rsidRDefault="001826CA" w:rsidP="001826CA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b/>
          <w:bCs/>
          <w:sz w:val="22"/>
          <w:szCs w:val="22"/>
          <w:lang w:eastAsia="zh-CN"/>
        </w:rPr>
        <w:t xml:space="preserve">[O] Periodicity </w:t>
      </w:r>
    </w:p>
    <w:p w14:paraId="0BCBFE14" w14:textId="77777777" w:rsidR="001826CA" w:rsidRPr="00E957C4" w:rsidRDefault="001826CA" w:rsidP="001826CA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E957C4">
        <w:rPr>
          <w:rFonts w:hint="eastAsia"/>
          <w:b/>
          <w:bCs/>
          <w:sz w:val="22"/>
          <w:szCs w:val="22"/>
          <w:lang w:eastAsia="zh-CN"/>
        </w:rPr>
        <w:t xml:space="preserve">Proposal 3: the Command Information with String type and the usage of </w:t>
      </w:r>
      <w:r w:rsidRPr="00E957C4">
        <w:rPr>
          <w:b/>
          <w:bCs/>
          <w:sz w:val="22"/>
          <w:szCs w:val="22"/>
          <w:lang w:eastAsia="zh-CN"/>
        </w:rPr>
        <w:t>Command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are contained in Command Message.</w:t>
      </w:r>
    </w:p>
    <w:p w14:paraId="7D21DC9A" w14:textId="77777777" w:rsidR="009410AC" w:rsidRPr="00E957C4" w:rsidRDefault="009410AC" w:rsidP="009410AC">
      <w:pPr>
        <w:spacing w:line="360" w:lineRule="auto"/>
        <w:rPr>
          <w:b/>
          <w:bCs/>
          <w:sz w:val="22"/>
          <w:szCs w:val="22"/>
          <w:lang w:eastAsia="zh-CN"/>
        </w:rPr>
      </w:pPr>
      <w:r w:rsidRPr="00E957C4">
        <w:rPr>
          <w:rFonts w:hint="eastAsia"/>
          <w:b/>
          <w:bCs/>
          <w:sz w:val="22"/>
          <w:szCs w:val="22"/>
          <w:lang w:eastAsia="zh-CN"/>
        </w:rPr>
        <w:t xml:space="preserve">Proposal 4: At least </w:t>
      </w:r>
      <w:r w:rsidRPr="00E957C4">
        <w:rPr>
          <w:b/>
          <w:bCs/>
          <w:sz w:val="22"/>
          <w:szCs w:val="22"/>
          <w:lang w:eastAsia="zh-CN"/>
        </w:rPr>
        <w:t>temporarily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device ID needs to be contained in </w:t>
      </w:r>
      <w:r w:rsidRPr="00E957C4">
        <w:rPr>
          <w:b/>
          <w:bCs/>
          <w:sz w:val="22"/>
          <w:szCs w:val="22"/>
          <w:lang w:eastAsia="zh-CN"/>
        </w:rPr>
        <w:t>corresponding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 message. </w:t>
      </w:r>
      <w:r w:rsidRPr="00E957C4">
        <w:rPr>
          <w:b/>
          <w:bCs/>
          <w:sz w:val="22"/>
          <w:szCs w:val="22"/>
          <w:lang w:eastAsia="zh-CN"/>
        </w:rPr>
        <w:t>O</w:t>
      </w:r>
      <w:r w:rsidRPr="00E957C4">
        <w:rPr>
          <w:rFonts w:hint="eastAsia"/>
          <w:b/>
          <w:bCs/>
          <w:sz w:val="22"/>
          <w:szCs w:val="22"/>
          <w:lang w:eastAsia="zh-CN"/>
        </w:rPr>
        <w:t xml:space="preserve">ther information contained in device context depends on SA2 </w:t>
      </w:r>
      <w:r w:rsidRPr="00E957C4">
        <w:rPr>
          <w:b/>
          <w:bCs/>
          <w:sz w:val="22"/>
          <w:szCs w:val="22"/>
          <w:lang w:eastAsia="zh-CN"/>
        </w:rPr>
        <w:t>progress</w:t>
      </w:r>
      <w:r w:rsidRPr="00E957C4">
        <w:rPr>
          <w:rFonts w:hint="eastAsia"/>
          <w:b/>
          <w:bCs/>
          <w:sz w:val="22"/>
          <w:szCs w:val="22"/>
          <w:lang w:eastAsia="zh-CN"/>
        </w:rPr>
        <w:t>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62A2E812" w14:textId="28D644B9" w:rsidR="00EE2B38" w:rsidRPr="009410AC" w:rsidRDefault="00B64A24" w:rsidP="009410AC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B64A24">
        <w:rPr>
          <w:rFonts w:ascii="Calibri" w:hAnsi="Calibri" w:cs="Calibri"/>
          <w:lang w:eastAsia="zh-CN"/>
        </w:rPr>
        <w:t>RP-234058,New SID: Study on solutions for Ambient IoT (Internet of Things) in NR,</w:t>
      </w:r>
      <w:r w:rsidR="006757B9">
        <w:rPr>
          <w:rFonts w:ascii="Calibri" w:hAnsi="Calibri" w:cs="Calibri" w:hint="eastAsia"/>
          <w:lang w:eastAsia="zh-CN"/>
        </w:rPr>
        <w:t xml:space="preserve"> </w:t>
      </w:r>
      <w:r w:rsidRPr="00B64A24">
        <w:rPr>
          <w:rFonts w:ascii="Calibri" w:hAnsi="Calibri" w:cs="Calibri"/>
          <w:lang w:eastAsia="zh-CN"/>
        </w:rPr>
        <w:t>Huawei (moderator, RAN1 Vice-Chair)</w:t>
      </w:r>
    </w:p>
    <w:sectPr w:rsidR="00EE2B38" w:rsidRPr="009410A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D3B85" w14:textId="77777777" w:rsidR="00886F07" w:rsidRDefault="00886F07" w:rsidP="00191734">
      <w:pPr>
        <w:spacing w:after="0"/>
      </w:pPr>
      <w:r>
        <w:separator/>
      </w:r>
    </w:p>
  </w:endnote>
  <w:endnote w:type="continuationSeparator" w:id="0">
    <w:p w14:paraId="0F2DEC50" w14:textId="77777777" w:rsidR="00886F07" w:rsidRDefault="00886F07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5D070" w14:textId="77777777" w:rsidR="00886F07" w:rsidRDefault="00886F07" w:rsidP="00191734">
      <w:pPr>
        <w:spacing w:after="0"/>
      </w:pPr>
      <w:r>
        <w:separator/>
      </w:r>
    </w:p>
  </w:footnote>
  <w:footnote w:type="continuationSeparator" w:id="0">
    <w:p w14:paraId="65B5D856" w14:textId="77777777" w:rsidR="00886F07" w:rsidRDefault="00886F07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47E4A"/>
    <w:multiLevelType w:val="hybridMultilevel"/>
    <w:tmpl w:val="6330A8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5102A61"/>
    <w:multiLevelType w:val="hybridMultilevel"/>
    <w:tmpl w:val="EE5247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5EC7A20"/>
    <w:multiLevelType w:val="hybridMultilevel"/>
    <w:tmpl w:val="D8B2D3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8931DC7"/>
    <w:multiLevelType w:val="hybridMultilevel"/>
    <w:tmpl w:val="218A1A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90FDC"/>
    <w:multiLevelType w:val="hybridMultilevel"/>
    <w:tmpl w:val="BA7832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B38FB"/>
    <w:multiLevelType w:val="hybridMultilevel"/>
    <w:tmpl w:val="655018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5A771BD"/>
    <w:multiLevelType w:val="hybridMultilevel"/>
    <w:tmpl w:val="70A4D6A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30"/>
  </w:num>
  <w:num w:numId="2" w16cid:durableId="1940982865">
    <w:abstractNumId w:val="34"/>
  </w:num>
  <w:num w:numId="3" w16cid:durableId="589628860">
    <w:abstractNumId w:val="20"/>
  </w:num>
  <w:num w:numId="4" w16cid:durableId="1289581424">
    <w:abstractNumId w:val="29"/>
  </w:num>
  <w:num w:numId="5" w16cid:durableId="245191231">
    <w:abstractNumId w:val="7"/>
  </w:num>
  <w:num w:numId="6" w16cid:durableId="684136312">
    <w:abstractNumId w:val="18"/>
  </w:num>
  <w:num w:numId="7" w16cid:durableId="1530801252">
    <w:abstractNumId w:val="21"/>
  </w:num>
  <w:num w:numId="8" w16cid:durableId="603610468">
    <w:abstractNumId w:val="28"/>
  </w:num>
  <w:num w:numId="9" w16cid:durableId="552346572">
    <w:abstractNumId w:val="41"/>
  </w:num>
  <w:num w:numId="10" w16cid:durableId="822114342">
    <w:abstractNumId w:val="31"/>
  </w:num>
  <w:num w:numId="11" w16cid:durableId="736051227">
    <w:abstractNumId w:val="12"/>
  </w:num>
  <w:num w:numId="12" w16cid:durableId="755053300">
    <w:abstractNumId w:val="23"/>
  </w:num>
  <w:num w:numId="13" w16cid:durableId="1400176968">
    <w:abstractNumId w:val="14"/>
  </w:num>
  <w:num w:numId="14" w16cid:durableId="1664775733">
    <w:abstractNumId w:val="37"/>
  </w:num>
  <w:num w:numId="15" w16cid:durableId="1261913881">
    <w:abstractNumId w:val="10"/>
  </w:num>
  <w:num w:numId="16" w16cid:durableId="961040155">
    <w:abstractNumId w:val="30"/>
  </w:num>
  <w:num w:numId="17" w16cid:durableId="1904874892">
    <w:abstractNumId w:val="30"/>
  </w:num>
  <w:num w:numId="18" w16cid:durableId="585042887">
    <w:abstractNumId w:val="26"/>
  </w:num>
  <w:num w:numId="19" w16cid:durableId="456337389">
    <w:abstractNumId w:val="13"/>
  </w:num>
  <w:num w:numId="20" w16cid:durableId="192501314">
    <w:abstractNumId w:val="16"/>
  </w:num>
  <w:num w:numId="21" w16cid:durableId="1695035390">
    <w:abstractNumId w:val="32"/>
  </w:num>
  <w:num w:numId="22" w16cid:durableId="1757440833">
    <w:abstractNumId w:val="3"/>
  </w:num>
  <w:num w:numId="23" w16cid:durableId="56976440">
    <w:abstractNumId w:val="40"/>
  </w:num>
  <w:num w:numId="24" w16cid:durableId="970015827">
    <w:abstractNumId w:val="38"/>
  </w:num>
  <w:num w:numId="25" w16cid:durableId="1253780229">
    <w:abstractNumId w:val="30"/>
  </w:num>
  <w:num w:numId="26" w16cid:durableId="1412459616">
    <w:abstractNumId w:val="30"/>
  </w:num>
  <w:num w:numId="27" w16cid:durableId="121580757">
    <w:abstractNumId w:val="5"/>
  </w:num>
  <w:num w:numId="28" w16cid:durableId="2044554954">
    <w:abstractNumId w:val="30"/>
  </w:num>
  <w:num w:numId="29" w16cid:durableId="836117710">
    <w:abstractNumId w:val="39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22"/>
  </w:num>
  <w:num w:numId="32" w16cid:durableId="667637929">
    <w:abstractNumId w:val="2"/>
  </w:num>
  <w:num w:numId="33" w16cid:durableId="695228529">
    <w:abstractNumId w:val="9"/>
  </w:num>
  <w:num w:numId="34" w16cid:durableId="1213350091">
    <w:abstractNumId w:val="30"/>
  </w:num>
  <w:num w:numId="35" w16cid:durableId="572590848">
    <w:abstractNumId w:val="15"/>
  </w:num>
  <w:num w:numId="36" w16cid:durableId="800073293">
    <w:abstractNumId w:val="1"/>
  </w:num>
  <w:num w:numId="37" w16cid:durableId="967591045">
    <w:abstractNumId w:val="30"/>
  </w:num>
  <w:num w:numId="38" w16cid:durableId="811017515">
    <w:abstractNumId w:val="11"/>
  </w:num>
  <w:num w:numId="39" w16cid:durableId="1526476760">
    <w:abstractNumId w:val="42"/>
  </w:num>
  <w:num w:numId="40" w16cid:durableId="1758937211">
    <w:abstractNumId w:val="43"/>
  </w:num>
  <w:num w:numId="41" w16cid:durableId="1015309178">
    <w:abstractNumId w:val="33"/>
  </w:num>
  <w:num w:numId="42" w16cid:durableId="190148007">
    <w:abstractNumId w:val="24"/>
  </w:num>
  <w:num w:numId="43" w16cid:durableId="1884713693">
    <w:abstractNumId w:val="27"/>
  </w:num>
  <w:num w:numId="44" w16cid:durableId="1915045973">
    <w:abstractNumId w:val="8"/>
  </w:num>
  <w:num w:numId="45" w16cid:durableId="2110587077">
    <w:abstractNumId w:val="30"/>
  </w:num>
  <w:num w:numId="46" w16cid:durableId="680663773">
    <w:abstractNumId w:val="30"/>
  </w:num>
  <w:num w:numId="47" w16cid:durableId="1325161923">
    <w:abstractNumId w:val="25"/>
  </w:num>
  <w:num w:numId="48" w16cid:durableId="203297426">
    <w:abstractNumId w:val="30"/>
  </w:num>
  <w:num w:numId="49" w16cid:durableId="2039046060">
    <w:abstractNumId w:val="6"/>
  </w:num>
  <w:num w:numId="50" w16cid:durableId="177937348">
    <w:abstractNumId w:val="35"/>
  </w:num>
  <w:num w:numId="51" w16cid:durableId="11175301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87028051">
    <w:abstractNumId w:val="17"/>
  </w:num>
  <w:num w:numId="53" w16cid:durableId="1713075453">
    <w:abstractNumId w:val="30"/>
  </w:num>
  <w:num w:numId="54" w16cid:durableId="459423641">
    <w:abstractNumId w:val="19"/>
  </w:num>
  <w:num w:numId="55" w16cid:durableId="2120296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749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524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38D2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1FE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5847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BBD"/>
    <w:rsid w:val="00070E78"/>
    <w:rsid w:val="0007126D"/>
    <w:rsid w:val="0007222A"/>
    <w:rsid w:val="000722E6"/>
    <w:rsid w:val="00073385"/>
    <w:rsid w:val="00073CA4"/>
    <w:rsid w:val="00073E01"/>
    <w:rsid w:val="00073EDE"/>
    <w:rsid w:val="00074012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7485"/>
    <w:rsid w:val="00077829"/>
    <w:rsid w:val="0008030B"/>
    <w:rsid w:val="00080346"/>
    <w:rsid w:val="00080D3A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5CE"/>
    <w:rsid w:val="000846DA"/>
    <w:rsid w:val="0008470A"/>
    <w:rsid w:val="00084976"/>
    <w:rsid w:val="00084A1A"/>
    <w:rsid w:val="00084EE8"/>
    <w:rsid w:val="0008504B"/>
    <w:rsid w:val="000854BD"/>
    <w:rsid w:val="000856E0"/>
    <w:rsid w:val="00085803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1C33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1E4A"/>
    <w:rsid w:val="000A2D41"/>
    <w:rsid w:val="000A31C9"/>
    <w:rsid w:val="000A4431"/>
    <w:rsid w:val="000A461A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C0A"/>
    <w:rsid w:val="000B2D80"/>
    <w:rsid w:val="000B3F5D"/>
    <w:rsid w:val="000B4889"/>
    <w:rsid w:val="000B49BC"/>
    <w:rsid w:val="000B4C17"/>
    <w:rsid w:val="000B5190"/>
    <w:rsid w:val="000B52D7"/>
    <w:rsid w:val="000B56E1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985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2A82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66B7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7EE"/>
    <w:rsid w:val="00117100"/>
    <w:rsid w:val="0011726C"/>
    <w:rsid w:val="00117298"/>
    <w:rsid w:val="00117EF8"/>
    <w:rsid w:val="00120199"/>
    <w:rsid w:val="00120B5B"/>
    <w:rsid w:val="00120D12"/>
    <w:rsid w:val="00120E29"/>
    <w:rsid w:val="00121980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5B5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6F7"/>
    <w:rsid w:val="00140759"/>
    <w:rsid w:val="00141227"/>
    <w:rsid w:val="00141482"/>
    <w:rsid w:val="001423AA"/>
    <w:rsid w:val="00142A9C"/>
    <w:rsid w:val="0014361F"/>
    <w:rsid w:val="00143C31"/>
    <w:rsid w:val="001441C5"/>
    <w:rsid w:val="00144BDA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A4A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4FE0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6CA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059C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A86"/>
    <w:rsid w:val="001A2FA2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5BB0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374"/>
    <w:rsid w:val="001C0445"/>
    <w:rsid w:val="001C06B2"/>
    <w:rsid w:val="001C0A90"/>
    <w:rsid w:val="001C140C"/>
    <w:rsid w:val="001C160D"/>
    <w:rsid w:val="001C16CA"/>
    <w:rsid w:val="001C1D10"/>
    <w:rsid w:val="001C1F44"/>
    <w:rsid w:val="001C21BE"/>
    <w:rsid w:val="001C34EE"/>
    <w:rsid w:val="001C4426"/>
    <w:rsid w:val="001C4D86"/>
    <w:rsid w:val="001C4DF0"/>
    <w:rsid w:val="001C4F5E"/>
    <w:rsid w:val="001C59DE"/>
    <w:rsid w:val="001C5A7E"/>
    <w:rsid w:val="001C5BD8"/>
    <w:rsid w:val="001C5E6B"/>
    <w:rsid w:val="001C6040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30D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0C"/>
    <w:rsid w:val="001E54A4"/>
    <w:rsid w:val="001E62E1"/>
    <w:rsid w:val="001E6DC9"/>
    <w:rsid w:val="001E7F03"/>
    <w:rsid w:val="001E7F3A"/>
    <w:rsid w:val="001F0252"/>
    <w:rsid w:val="001F04B7"/>
    <w:rsid w:val="001F064C"/>
    <w:rsid w:val="001F0C65"/>
    <w:rsid w:val="001F0FEE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20014B"/>
    <w:rsid w:val="00201282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613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709"/>
    <w:rsid w:val="00215F1D"/>
    <w:rsid w:val="00216017"/>
    <w:rsid w:val="0021669D"/>
    <w:rsid w:val="00216AA3"/>
    <w:rsid w:val="00217A44"/>
    <w:rsid w:val="00217C91"/>
    <w:rsid w:val="00217E1D"/>
    <w:rsid w:val="00220100"/>
    <w:rsid w:val="002201A1"/>
    <w:rsid w:val="0022072C"/>
    <w:rsid w:val="00221294"/>
    <w:rsid w:val="00221508"/>
    <w:rsid w:val="00221DC2"/>
    <w:rsid w:val="00221F21"/>
    <w:rsid w:val="00222190"/>
    <w:rsid w:val="00222207"/>
    <w:rsid w:val="002225E1"/>
    <w:rsid w:val="0022367B"/>
    <w:rsid w:val="00224ED8"/>
    <w:rsid w:val="002250DF"/>
    <w:rsid w:val="00225B5E"/>
    <w:rsid w:val="002269B0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2B8"/>
    <w:rsid w:val="00235F0B"/>
    <w:rsid w:val="0023647A"/>
    <w:rsid w:val="0023651E"/>
    <w:rsid w:val="00236BFC"/>
    <w:rsid w:val="00236CA4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5020E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00C"/>
    <w:rsid w:val="002701EE"/>
    <w:rsid w:val="002707AE"/>
    <w:rsid w:val="00270893"/>
    <w:rsid w:val="00270ACD"/>
    <w:rsid w:val="0027157E"/>
    <w:rsid w:val="0027158E"/>
    <w:rsid w:val="00272D77"/>
    <w:rsid w:val="00273123"/>
    <w:rsid w:val="00273DF1"/>
    <w:rsid w:val="0027464F"/>
    <w:rsid w:val="00274C67"/>
    <w:rsid w:val="00275742"/>
    <w:rsid w:val="00276D6F"/>
    <w:rsid w:val="00276F7B"/>
    <w:rsid w:val="0027700E"/>
    <w:rsid w:val="002771A0"/>
    <w:rsid w:val="00277576"/>
    <w:rsid w:val="00277692"/>
    <w:rsid w:val="00277CC9"/>
    <w:rsid w:val="00280A83"/>
    <w:rsid w:val="00281D17"/>
    <w:rsid w:val="00282E24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87A32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214"/>
    <w:rsid w:val="002B3379"/>
    <w:rsid w:val="002B3497"/>
    <w:rsid w:val="002B3556"/>
    <w:rsid w:val="002B4358"/>
    <w:rsid w:val="002B65EA"/>
    <w:rsid w:val="002B7845"/>
    <w:rsid w:val="002C04B1"/>
    <w:rsid w:val="002C0B04"/>
    <w:rsid w:val="002C16B4"/>
    <w:rsid w:val="002C1D7B"/>
    <w:rsid w:val="002C2201"/>
    <w:rsid w:val="002C2A4A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1C7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782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A13"/>
    <w:rsid w:val="002F1EE7"/>
    <w:rsid w:val="002F2142"/>
    <w:rsid w:val="002F223C"/>
    <w:rsid w:val="002F25CA"/>
    <w:rsid w:val="002F2FA2"/>
    <w:rsid w:val="002F3CD7"/>
    <w:rsid w:val="002F415A"/>
    <w:rsid w:val="002F4B2E"/>
    <w:rsid w:val="002F4DDE"/>
    <w:rsid w:val="002F6678"/>
    <w:rsid w:val="002F73B4"/>
    <w:rsid w:val="002F7E83"/>
    <w:rsid w:val="003012EC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76B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5797"/>
    <w:rsid w:val="003158D1"/>
    <w:rsid w:val="00315CA7"/>
    <w:rsid w:val="0031619A"/>
    <w:rsid w:val="0031680D"/>
    <w:rsid w:val="00316E08"/>
    <w:rsid w:val="003176D0"/>
    <w:rsid w:val="0032047D"/>
    <w:rsid w:val="00320A00"/>
    <w:rsid w:val="00320F94"/>
    <w:rsid w:val="00321CF2"/>
    <w:rsid w:val="00322542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2677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FFC"/>
    <w:rsid w:val="0034100D"/>
    <w:rsid w:val="003416EE"/>
    <w:rsid w:val="003422DF"/>
    <w:rsid w:val="00342592"/>
    <w:rsid w:val="00342CC7"/>
    <w:rsid w:val="003430A1"/>
    <w:rsid w:val="00343B1C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4CA"/>
    <w:rsid w:val="00355672"/>
    <w:rsid w:val="00355875"/>
    <w:rsid w:val="00355A58"/>
    <w:rsid w:val="00356958"/>
    <w:rsid w:val="0035716F"/>
    <w:rsid w:val="003575FD"/>
    <w:rsid w:val="00360032"/>
    <w:rsid w:val="00360034"/>
    <w:rsid w:val="0036004D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5AF3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2E5"/>
    <w:rsid w:val="003A5512"/>
    <w:rsid w:val="003A5D97"/>
    <w:rsid w:val="003A5DCE"/>
    <w:rsid w:val="003A60A0"/>
    <w:rsid w:val="003A63F4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C1E"/>
    <w:rsid w:val="003C1E5B"/>
    <w:rsid w:val="003C2025"/>
    <w:rsid w:val="003C278B"/>
    <w:rsid w:val="003C3872"/>
    <w:rsid w:val="003C3F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2ADE"/>
    <w:rsid w:val="003D32D0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2609"/>
    <w:rsid w:val="003E4A99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929"/>
    <w:rsid w:val="00405C57"/>
    <w:rsid w:val="0040660C"/>
    <w:rsid w:val="00406B7B"/>
    <w:rsid w:val="00406DEA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522"/>
    <w:rsid w:val="0041668F"/>
    <w:rsid w:val="004168A6"/>
    <w:rsid w:val="00416EC8"/>
    <w:rsid w:val="00417075"/>
    <w:rsid w:val="004178EC"/>
    <w:rsid w:val="00417AC5"/>
    <w:rsid w:val="0042022F"/>
    <w:rsid w:val="004202DE"/>
    <w:rsid w:val="00421012"/>
    <w:rsid w:val="004213FC"/>
    <w:rsid w:val="004214CA"/>
    <w:rsid w:val="00422009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21FB"/>
    <w:rsid w:val="00432CEB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D54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578"/>
    <w:rsid w:val="0044782C"/>
    <w:rsid w:val="00447C61"/>
    <w:rsid w:val="00447D01"/>
    <w:rsid w:val="00447E22"/>
    <w:rsid w:val="004508CC"/>
    <w:rsid w:val="00450F7A"/>
    <w:rsid w:val="0045247B"/>
    <w:rsid w:val="004530B6"/>
    <w:rsid w:val="00453A42"/>
    <w:rsid w:val="00453BD3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7B2C"/>
    <w:rsid w:val="00457C4D"/>
    <w:rsid w:val="00457D21"/>
    <w:rsid w:val="00460415"/>
    <w:rsid w:val="00460A35"/>
    <w:rsid w:val="00460D46"/>
    <w:rsid w:val="00460FE1"/>
    <w:rsid w:val="0046118C"/>
    <w:rsid w:val="00461912"/>
    <w:rsid w:val="004622E6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14E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E7C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3C07"/>
    <w:rsid w:val="00494305"/>
    <w:rsid w:val="0049483F"/>
    <w:rsid w:val="00494948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37B"/>
    <w:rsid w:val="004B3525"/>
    <w:rsid w:val="004B35E8"/>
    <w:rsid w:val="004B44A5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C7C30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3E0F"/>
    <w:rsid w:val="004D40A5"/>
    <w:rsid w:val="004D485E"/>
    <w:rsid w:val="004D5B59"/>
    <w:rsid w:val="004D5E35"/>
    <w:rsid w:val="004D6222"/>
    <w:rsid w:val="004D640D"/>
    <w:rsid w:val="004D6628"/>
    <w:rsid w:val="004D6808"/>
    <w:rsid w:val="004D706F"/>
    <w:rsid w:val="004D70E3"/>
    <w:rsid w:val="004D7383"/>
    <w:rsid w:val="004D750A"/>
    <w:rsid w:val="004D7589"/>
    <w:rsid w:val="004E00A7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0E5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DB9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54F"/>
    <w:rsid w:val="00516C1D"/>
    <w:rsid w:val="00516DD0"/>
    <w:rsid w:val="0051731D"/>
    <w:rsid w:val="005175C0"/>
    <w:rsid w:val="00517943"/>
    <w:rsid w:val="00517A89"/>
    <w:rsid w:val="00517AE4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5775"/>
    <w:rsid w:val="00536079"/>
    <w:rsid w:val="0053631E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19BC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27C"/>
    <w:rsid w:val="005706DE"/>
    <w:rsid w:val="00570E77"/>
    <w:rsid w:val="00571043"/>
    <w:rsid w:val="00571401"/>
    <w:rsid w:val="005719E2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42"/>
    <w:rsid w:val="00587CD2"/>
    <w:rsid w:val="00590677"/>
    <w:rsid w:val="00590E02"/>
    <w:rsid w:val="005911CD"/>
    <w:rsid w:val="00591330"/>
    <w:rsid w:val="005915AB"/>
    <w:rsid w:val="00592050"/>
    <w:rsid w:val="005921A9"/>
    <w:rsid w:val="00592A20"/>
    <w:rsid w:val="00593B9C"/>
    <w:rsid w:val="00593C38"/>
    <w:rsid w:val="00593D85"/>
    <w:rsid w:val="00593DC6"/>
    <w:rsid w:val="00594196"/>
    <w:rsid w:val="005946F5"/>
    <w:rsid w:val="00594AD9"/>
    <w:rsid w:val="00594D1E"/>
    <w:rsid w:val="00594F15"/>
    <w:rsid w:val="00595238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0E5E"/>
    <w:rsid w:val="005A1712"/>
    <w:rsid w:val="005A17A6"/>
    <w:rsid w:val="005A1A0D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0F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667C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DA7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D6A"/>
    <w:rsid w:val="00603F11"/>
    <w:rsid w:val="0060463E"/>
    <w:rsid w:val="00604715"/>
    <w:rsid w:val="00606BFE"/>
    <w:rsid w:val="006076AB"/>
    <w:rsid w:val="00607FA7"/>
    <w:rsid w:val="006101A0"/>
    <w:rsid w:val="00610435"/>
    <w:rsid w:val="00610D2F"/>
    <w:rsid w:val="00611465"/>
    <w:rsid w:val="006114C5"/>
    <w:rsid w:val="00611792"/>
    <w:rsid w:val="00611929"/>
    <w:rsid w:val="00611B0C"/>
    <w:rsid w:val="00612AF4"/>
    <w:rsid w:val="00613107"/>
    <w:rsid w:val="006133B7"/>
    <w:rsid w:val="006133E2"/>
    <w:rsid w:val="00613484"/>
    <w:rsid w:val="00613CF0"/>
    <w:rsid w:val="00613F59"/>
    <w:rsid w:val="006148E0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1E6B"/>
    <w:rsid w:val="00632502"/>
    <w:rsid w:val="00633451"/>
    <w:rsid w:val="00633A4C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3DC3"/>
    <w:rsid w:val="00653DD7"/>
    <w:rsid w:val="00654086"/>
    <w:rsid w:val="0065425F"/>
    <w:rsid w:val="006546B8"/>
    <w:rsid w:val="00654C2E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28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09B"/>
    <w:rsid w:val="00672ADE"/>
    <w:rsid w:val="00672D64"/>
    <w:rsid w:val="00673B42"/>
    <w:rsid w:val="00673C3C"/>
    <w:rsid w:val="00673F64"/>
    <w:rsid w:val="006752E5"/>
    <w:rsid w:val="00675499"/>
    <w:rsid w:val="0067551B"/>
    <w:rsid w:val="006757B9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568"/>
    <w:rsid w:val="00687194"/>
    <w:rsid w:val="006871A0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2A0"/>
    <w:rsid w:val="006946CD"/>
    <w:rsid w:val="00695A09"/>
    <w:rsid w:val="0069765E"/>
    <w:rsid w:val="00697ECE"/>
    <w:rsid w:val="00697F3C"/>
    <w:rsid w:val="006A0064"/>
    <w:rsid w:val="006A26A7"/>
    <w:rsid w:val="006A30D2"/>
    <w:rsid w:val="006A31C8"/>
    <w:rsid w:val="006A32E2"/>
    <w:rsid w:val="006A3E26"/>
    <w:rsid w:val="006A3FAE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4F4E"/>
    <w:rsid w:val="006B549D"/>
    <w:rsid w:val="006B57C8"/>
    <w:rsid w:val="006B7140"/>
    <w:rsid w:val="006B7A62"/>
    <w:rsid w:val="006B7DBE"/>
    <w:rsid w:val="006C0451"/>
    <w:rsid w:val="006C10D2"/>
    <w:rsid w:val="006C1735"/>
    <w:rsid w:val="006C21B3"/>
    <w:rsid w:val="006C21E5"/>
    <w:rsid w:val="006C2454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BE1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0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1B4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230"/>
    <w:rsid w:val="0070167B"/>
    <w:rsid w:val="00701B6D"/>
    <w:rsid w:val="00701CD9"/>
    <w:rsid w:val="00701E6D"/>
    <w:rsid w:val="0070200C"/>
    <w:rsid w:val="007021FE"/>
    <w:rsid w:val="00702DA5"/>
    <w:rsid w:val="00703296"/>
    <w:rsid w:val="0070373A"/>
    <w:rsid w:val="0070388C"/>
    <w:rsid w:val="00703C92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538D"/>
    <w:rsid w:val="00715682"/>
    <w:rsid w:val="00715E20"/>
    <w:rsid w:val="00715FE8"/>
    <w:rsid w:val="00716514"/>
    <w:rsid w:val="00716DD4"/>
    <w:rsid w:val="007172CD"/>
    <w:rsid w:val="007175FE"/>
    <w:rsid w:val="00717824"/>
    <w:rsid w:val="00717873"/>
    <w:rsid w:val="007179DB"/>
    <w:rsid w:val="00717A41"/>
    <w:rsid w:val="00720922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6C10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642"/>
    <w:rsid w:val="00746DFB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2280"/>
    <w:rsid w:val="007531DC"/>
    <w:rsid w:val="00753F87"/>
    <w:rsid w:val="007543C7"/>
    <w:rsid w:val="0075449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667A"/>
    <w:rsid w:val="007677F9"/>
    <w:rsid w:val="0077177A"/>
    <w:rsid w:val="00772727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158"/>
    <w:rsid w:val="007835CB"/>
    <w:rsid w:val="00783715"/>
    <w:rsid w:val="007837A4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6F0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038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39E0"/>
    <w:rsid w:val="007D4A3F"/>
    <w:rsid w:val="007D53B9"/>
    <w:rsid w:val="007D58E5"/>
    <w:rsid w:val="007D669D"/>
    <w:rsid w:val="007D684B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47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4B8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5D3"/>
    <w:rsid w:val="008036CF"/>
    <w:rsid w:val="00803B03"/>
    <w:rsid w:val="00804160"/>
    <w:rsid w:val="00804A90"/>
    <w:rsid w:val="0080590D"/>
    <w:rsid w:val="00805E7C"/>
    <w:rsid w:val="00806197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464"/>
    <w:rsid w:val="0081284E"/>
    <w:rsid w:val="00813334"/>
    <w:rsid w:val="008135D7"/>
    <w:rsid w:val="008136E9"/>
    <w:rsid w:val="008137C5"/>
    <w:rsid w:val="00814AFA"/>
    <w:rsid w:val="00814BC3"/>
    <w:rsid w:val="00814BEC"/>
    <w:rsid w:val="00814F29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75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63CD"/>
    <w:rsid w:val="008277E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289"/>
    <w:rsid w:val="0084030C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ED"/>
    <w:rsid w:val="00846881"/>
    <w:rsid w:val="00846D00"/>
    <w:rsid w:val="00846FD5"/>
    <w:rsid w:val="008471A8"/>
    <w:rsid w:val="008473DC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937"/>
    <w:rsid w:val="00857CA1"/>
    <w:rsid w:val="00857DE2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B1C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328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6F07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832"/>
    <w:rsid w:val="008B0E1C"/>
    <w:rsid w:val="008B1383"/>
    <w:rsid w:val="008B14C1"/>
    <w:rsid w:val="008B19ED"/>
    <w:rsid w:val="008B2AF1"/>
    <w:rsid w:val="008B3AE0"/>
    <w:rsid w:val="008B4186"/>
    <w:rsid w:val="008B42B8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5E6"/>
    <w:rsid w:val="008C0869"/>
    <w:rsid w:val="008C24C9"/>
    <w:rsid w:val="008C331A"/>
    <w:rsid w:val="008C339C"/>
    <w:rsid w:val="008C341B"/>
    <w:rsid w:val="008C3692"/>
    <w:rsid w:val="008C3A71"/>
    <w:rsid w:val="008C3C62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08F3"/>
    <w:rsid w:val="008D15CF"/>
    <w:rsid w:val="008D2023"/>
    <w:rsid w:val="008D27E8"/>
    <w:rsid w:val="008D2B14"/>
    <w:rsid w:val="008D3749"/>
    <w:rsid w:val="008D3FFE"/>
    <w:rsid w:val="008D41FF"/>
    <w:rsid w:val="008D49C2"/>
    <w:rsid w:val="008D4A93"/>
    <w:rsid w:val="008D4FCC"/>
    <w:rsid w:val="008D5163"/>
    <w:rsid w:val="008D563A"/>
    <w:rsid w:val="008D571A"/>
    <w:rsid w:val="008D5CC1"/>
    <w:rsid w:val="008D6928"/>
    <w:rsid w:val="008D705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4BD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310"/>
    <w:rsid w:val="008F0F58"/>
    <w:rsid w:val="008F13CF"/>
    <w:rsid w:val="008F2347"/>
    <w:rsid w:val="008F276E"/>
    <w:rsid w:val="008F2F36"/>
    <w:rsid w:val="008F315B"/>
    <w:rsid w:val="008F32D0"/>
    <w:rsid w:val="008F32E0"/>
    <w:rsid w:val="008F384C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7AD"/>
    <w:rsid w:val="008F7D33"/>
    <w:rsid w:val="009003E2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A02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0AC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3E27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678FD"/>
    <w:rsid w:val="0097177B"/>
    <w:rsid w:val="00972390"/>
    <w:rsid w:val="00972E0A"/>
    <w:rsid w:val="00972F14"/>
    <w:rsid w:val="00972FAF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08DA"/>
    <w:rsid w:val="00982076"/>
    <w:rsid w:val="009835A8"/>
    <w:rsid w:val="00983773"/>
    <w:rsid w:val="00983F60"/>
    <w:rsid w:val="009847FE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2EC"/>
    <w:rsid w:val="00995633"/>
    <w:rsid w:val="0099577A"/>
    <w:rsid w:val="0099585E"/>
    <w:rsid w:val="00995DA7"/>
    <w:rsid w:val="00995DA8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303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B7933"/>
    <w:rsid w:val="009C05E3"/>
    <w:rsid w:val="009C08D7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1770"/>
    <w:rsid w:val="009E1D0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433E"/>
    <w:rsid w:val="009F488F"/>
    <w:rsid w:val="009F53D5"/>
    <w:rsid w:val="009F5530"/>
    <w:rsid w:val="009F65D1"/>
    <w:rsid w:val="009F6E7E"/>
    <w:rsid w:val="00A00001"/>
    <w:rsid w:val="00A01538"/>
    <w:rsid w:val="00A01641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55FA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07"/>
    <w:rsid w:val="00A341C4"/>
    <w:rsid w:val="00A3425B"/>
    <w:rsid w:val="00A34624"/>
    <w:rsid w:val="00A348A9"/>
    <w:rsid w:val="00A34932"/>
    <w:rsid w:val="00A349F7"/>
    <w:rsid w:val="00A34BF1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8F5"/>
    <w:rsid w:val="00A52A31"/>
    <w:rsid w:val="00A53810"/>
    <w:rsid w:val="00A53954"/>
    <w:rsid w:val="00A53CD2"/>
    <w:rsid w:val="00A53EB7"/>
    <w:rsid w:val="00A54B10"/>
    <w:rsid w:val="00A54C3F"/>
    <w:rsid w:val="00A54D5F"/>
    <w:rsid w:val="00A550B8"/>
    <w:rsid w:val="00A55D23"/>
    <w:rsid w:val="00A561E5"/>
    <w:rsid w:val="00A56C1C"/>
    <w:rsid w:val="00A6017C"/>
    <w:rsid w:val="00A6034C"/>
    <w:rsid w:val="00A60770"/>
    <w:rsid w:val="00A60BC8"/>
    <w:rsid w:val="00A60CFB"/>
    <w:rsid w:val="00A6184E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711F9"/>
    <w:rsid w:val="00A71359"/>
    <w:rsid w:val="00A71C52"/>
    <w:rsid w:val="00A723D3"/>
    <w:rsid w:val="00A72BE7"/>
    <w:rsid w:val="00A730C1"/>
    <w:rsid w:val="00A736F8"/>
    <w:rsid w:val="00A74361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831"/>
    <w:rsid w:val="00A81B17"/>
    <w:rsid w:val="00A81ED3"/>
    <w:rsid w:val="00A827F2"/>
    <w:rsid w:val="00A83091"/>
    <w:rsid w:val="00A832D2"/>
    <w:rsid w:val="00A832DE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97ED6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4985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C5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1DE8"/>
    <w:rsid w:val="00AC209F"/>
    <w:rsid w:val="00AC20DA"/>
    <w:rsid w:val="00AC21C4"/>
    <w:rsid w:val="00AC4382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581E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2E3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724"/>
    <w:rsid w:val="00AF599B"/>
    <w:rsid w:val="00AF5BFF"/>
    <w:rsid w:val="00AF5D4C"/>
    <w:rsid w:val="00AF65FA"/>
    <w:rsid w:val="00B01690"/>
    <w:rsid w:val="00B01B15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AF0"/>
    <w:rsid w:val="00B21C28"/>
    <w:rsid w:val="00B228F1"/>
    <w:rsid w:val="00B2293F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80F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3F3C"/>
    <w:rsid w:val="00B546BA"/>
    <w:rsid w:val="00B549BD"/>
    <w:rsid w:val="00B54AEB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2DCB"/>
    <w:rsid w:val="00B633A0"/>
    <w:rsid w:val="00B635E4"/>
    <w:rsid w:val="00B640E1"/>
    <w:rsid w:val="00B64298"/>
    <w:rsid w:val="00B644B1"/>
    <w:rsid w:val="00B64A24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4B0E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0C2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ACA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443"/>
    <w:rsid w:val="00B96956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624"/>
    <w:rsid w:val="00BA27C6"/>
    <w:rsid w:val="00BA27CE"/>
    <w:rsid w:val="00BA2F04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9D5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023"/>
    <w:rsid w:val="00BF079D"/>
    <w:rsid w:val="00BF11FC"/>
    <w:rsid w:val="00BF168C"/>
    <w:rsid w:val="00BF2A70"/>
    <w:rsid w:val="00BF347D"/>
    <w:rsid w:val="00BF3F93"/>
    <w:rsid w:val="00BF45AE"/>
    <w:rsid w:val="00BF508D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04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1F9"/>
    <w:rsid w:val="00C2094F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712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3B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6FD8"/>
    <w:rsid w:val="00C47F6D"/>
    <w:rsid w:val="00C50547"/>
    <w:rsid w:val="00C505A8"/>
    <w:rsid w:val="00C5071A"/>
    <w:rsid w:val="00C50AD1"/>
    <w:rsid w:val="00C50B9E"/>
    <w:rsid w:val="00C51071"/>
    <w:rsid w:val="00C51083"/>
    <w:rsid w:val="00C514C7"/>
    <w:rsid w:val="00C518FA"/>
    <w:rsid w:val="00C52B02"/>
    <w:rsid w:val="00C52CBC"/>
    <w:rsid w:val="00C531E2"/>
    <w:rsid w:val="00C539EA"/>
    <w:rsid w:val="00C54382"/>
    <w:rsid w:val="00C543FA"/>
    <w:rsid w:val="00C54C80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0891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748"/>
    <w:rsid w:val="00C77A3A"/>
    <w:rsid w:val="00C8078F"/>
    <w:rsid w:val="00C8209F"/>
    <w:rsid w:val="00C820F7"/>
    <w:rsid w:val="00C822C4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5B4"/>
    <w:rsid w:val="00CA496C"/>
    <w:rsid w:val="00CA4DF5"/>
    <w:rsid w:val="00CA5414"/>
    <w:rsid w:val="00CA58BA"/>
    <w:rsid w:val="00CA66E6"/>
    <w:rsid w:val="00CA6725"/>
    <w:rsid w:val="00CA6B03"/>
    <w:rsid w:val="00CA6B7E"/>
    <w:rsid w:val="00CB00F7"/>
    <w:rsid w:val="00CB078B"/>
    <w:rsid w:val="00CB0CFA"/>
    <w:rsid w:val="00CB14B5"/>
    <w:rsid w:val="00CB15F8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B7F7C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568B"/>
    <w:rsid w:val="00CC62C6"/>
    <w:rsid w:val="00CC6939"/>
    <w:rsid w:val="00CC6B55"/>
    <w:rsid w:val="00CC7AF9"/>
    <w:rsid w:val="00CC7E2B"/>
    <w:rsid w:val="00CD0260"/>
    <w:rsid w:val="00CD048B"/>
    <w:rsid w:val="00CD0550"/>
    <w:rsid w:val="00CD0F2F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03E3"/>
    <w:rsid w:val="00D01714"/>
    <w:rsid w:val="00D01BA1"/>
    <w:rsid w:val="00D02B2E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938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4D3F"/>
    <w:rsid w:val="00D555CF"/>
    <w:rsid w:val="00D56150"/>
    <w:rsid w:val="00D56814"/>
    <w:rsid w:val="00D56A8D"/>
    <w:rsid w:val="00D56CD0"/>
    <w:rsid w:val="00D56F45"/>
    <w:rsid w:val="00D574BB"/>
    <w:rsid w:val="00D575F2"/>
    <w:rsid w:val="00D57A4C"/>
    <w:rsid w:val="00D607F3"/>
    <w:rsid w:val="00D6137B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5DEC"/>
    <w:rsid w:val="00D665DE"/>
    <w:rsid w:val="00D66EDB"/>
    <w:rsid w:val="00D67519"/>
    <w:rsid w:val="00D67B9B"/>
    <w:rsid w:val="00D70BE2"/>
    <w:rsid w:val="00D70CB3"/>
    <w:rsid w:val="00D70DBA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0EA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262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A704D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2E52"/>
    <w:rsid w:val="00DF3447"/>
    <w:rsid w:val="00DF4647"/>
    <w:rsid w:val="00DF5D02"/>
    <w:rsid w:val="00DF658B"/>
    <w:rsid w:val="00DF6790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5DF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093"/>
    <w:rsid w:val="00E10DDA"/>
    <w:rsid w:val="00E11274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86E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3F3A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0766"/>
    <w:rsid w:val="00E30F2B"/>
    <w:rsid w:val="00E312F4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817"/>
    <w:rsid w:val="00E40C95"/>
    <w:rsid w:val="00E40F58"/>
    <w:rsid w:val="00E416AC"/>
    <w:rsid w:val="00E41A0E"/>
    <w:rsid w:val="00E41B02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2FC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2632"/>
    <w:rsid w:val="00E6360E"/>
    <w:rsid w:val="00E63E56"/>
    <w:rsid w:val="00E63FCC"/>
    <w:rsid w:val="00E646BF"/>
    <w:rsid w:val="00E64D0A"/>
    <w:rsid w:val="00E6571D"/>
    <w:rsid w:val="00E65FF0"/>
    <w:rsid w:val="00E6606C"/>
    <w:rsid w:val="00E6638D"/>
    <w:rsid w:val="00E664A4"/>
    <w:rsid w:val="00E66C9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7C4"/>
    <w:rsid w:val="00E95937"/>
    <w:rsid w:val="00E95A11"/>
    <w:rsid w:val="00E95B12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742"/>
    <w:rsid w:val="00ED2DE4"/>
    <w:rsid w:val="00ED2DF8"/>
    <w:rsid w:val="00ED3269"/>
    <w:rsid w:val="00ED39A1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1F08"/>
    <w:rsid w:val="00EE238A"/>
    <w:rsid w:val="00EE2AE3"/>
    <w:rsid w:val="00EE2B38"/>
    <w:rsid w:val="00EE37C3"/>
    <w:rsid w:val="00EE4246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DF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88"/>
    <w:rsid w:val="00F00AE0"/>
    <w:rsid w:val="00F01D9E"/>
    <w:rsid w:val="00F02251"/>
    <w:rsid w:val="00F024D1"/>
    <w:rsid w:val="00F03A28"/>
    <w:rsid w:val="00F05830"/>
    <w:rsid w:val="00F058DF"/>
    <w:rsid w:val="00F05AA1"/>
    <w:rsid w:val="00F05B90"/>
    <w:rsid w:val="00F05C1D"/>
    <w:rsid w:val="00F06500"/>
    <w:rsid w:val="00F06D58"/>
    <w:rsid w:val="00F0724C"/>
    <w:rsid w:val="00F073B1"/>
    <w:rsid w:val="00F07DA9"/>
    <w:rsid w:val="00F07F04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74C"/>
    <w:rsid w:val="00F16A69"/>
    <w:rsid w:val="00F16B65"/>
    <w:rsid w:val="00F1701D"/>
    <w:rsid w:val="00F17620"/>
    <w:rsid w:val="00F17D31"/>
    <w:rsid w:val="00F2002E"/>
    <w:rsid w:val="00F207D1"/>
    <w:rsid w:val="00F2084C"/>
    <w:rsid w:val="00F20E2F"/>
    <w:rsid w:val="00F20E9C"/>
    <w:rsid w:val="00F218B3"/>
    <w:rsid w:val="00F2190E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65F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C2"/>
    <w:rsid w:val="00F35434"/>
    <w:rsid w:val="00F35C35"/>
    <w:rsid w:val="00F36BAF"/>
    <w:rsid w:val="00F377F2"/>
    <w:rsid w:val="00F37C46"/>
    <w:rsid w:val="00F40B8A"/>
    <w:rsid w:val="00F40ED2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885"/>
    <w:rsid w:val="00F57B65"/>
    <w:rsid w:val="00F57E60"/>
    <w:rsid w:val="00F600AE"/>
    <w:rsid w:val="00F601FE"/>
    <w:rsid w:val="00F609DD"/>
    <w:rsid w:val="00F60D7C"/>
    <w:rsid w:val="00F60ED6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3143"/>
    <w:rsid w:val="00F74B0A"/>
    <w:rsid w:val="00F74CCB"/>
    <w:rsid w:val="00F761D0"/>
    <w:rsid w:val="00F763D2"/>
    <w:rsid w:val="00F7642E"/>
    <w:rsid w:val="00F76D84"/>
    <w:rsid w:val="00F76DDB"/>
    <w:rsid w:val="00F771D9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149"/>
    <w:rsid w:val="00F87DD3"/>
    <w:rsid w:val="00F90225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1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48CB"/>
    <w:rsid w:val="00FA5CC4"/>
    <w:rsid w:val="00FA65C8"/>
    <w:rsid w:val="00FA79EE"/>
    <w:rsid w:val="00FB0291"/>
    <w:rsid w:val="00FB02BC"/>
    <w:rsid w:val="00FB0EB6"/>
    <w:rsid w:val="00FB0F91"/>
    <w:rsid w:val="00FB1109"/>
    <w:rsid w:val="00FB19E1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0FA8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3A57"/>
    <w:rsid w:val="00FC453C"/>
    <w:rsid w:val="00FC4E42"/>
    <w:rsid w:val="00FC643E"/>
    <w:rsid w:val="00FC665C"/>
    <w:rsid w:val="00FC70F3"/>
    <w:rsid w:val="00FD0CC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6173"/>
    <w:rsid w:val="00FD61A3"/>
    <w:rsid w:val="00FD68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BEE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9A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9"/>
    <w:uiPriority w:val="34"/>
    <w:qFormat/>
    <w:rsid w:val="00EB01EB"/>
    <w:rPr>
      <w:lang w:val="en-GB" w:eastAsia="en-US"/>
    </w:rPr>
  </w:style>
  <w:style w:type="character" w:customStyle="1" w:styleId="B2Char">
    <w:name w:val="B2 Char"/>
    <w:link w:val="B2"/>
    <w:qFormat/>
    <w:rsid w:val="005C7DA7"/>
    <w:rPr>
      <w:lang w:val="en-GB" w:eastAsia="en-US"/>
    </w:rPr>
  </w:style>
  <w:style w:type="paragraph" w:customStyle="1" w:styleId="EmailDiscussion">
    <w:name w:val="EmailDiscussion"/>
    <w:basedOn w:val="a"/>
    <w:next w:val="Doc-text2"/>
    <w:rsid w:val="005C7DA7"/>
    <w:pPr>
      <w:numPr>
        <w:numId w:val="4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DA704D"/>
    <w:rPr>
      <w:i/>
      <w:iCs/>
    </w:rPr>
  </w:style>
  <w:style w:type="paragraph" w:customStyle="1" w:styleId="PropObs">
    <w:name w:val="PropObs"/>
    <w:basedOn w:val="a"/>
    <w:rsid w:val="00716DD4"/>
    <w:pPr>
      <w:spacing w:before="100" w:beforeAutospacing="1"/>
    </w:pPr>
    <w:rPr>
      <w:rFonts w:eastAsia="宋体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3</Pages>
  <Words>958</Words>
  <Characters>5463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295</cp:revision>
  <cp:lastPrinted>2019-03-27T02:48:00Z</cp:lastPrinted>
  <dcterms:created xsi:type="dcterms:W3CDTF">2024-04-08T00:33:00Z</dcterms:created>
  <dcterms:modified xsi:type="dcterms:W3CDTF">2024-10-03T05:40:00Z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